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D7F" w:rsidRPr="00C76D7F" w:rsidRDefault="00C76D7F" w:rsidP="00C76D7F">
      <w:pPr>
        <w:pStyle w:val="2"/>
        <w:spacing w:line="360" w:lineRule="auto"/>
        <w:jc w:val="center"/>
        <w:rPr>
          <w:rFonts w:ascii="Times New Roman" w:eastAsia="Arial Unicode MS" w:hAnsi="Times New Roman"/>
          <w:i w:val="0"/>
          <w:sz w:val="24"/>
          <w:szCs w:val="24"/>
          <w:lang w:val="sr-Cyrl-CS"/>
        </w:rPr>
      </w:pPr>
      <w:bookmarkStart w:id="0" w:name="_GoBack"/>
      <w:bookmarkEnd w:id="0"/>
      <w:r w:rsidRPr="00C76D7F">
        <w:rPr>
          <w:rFonts w:ascii="Times New Roman" w:hAnsi="Times New Roman"/>
          <w:bCs w:val="0"/>
          <w:i w:val="0"/>
          <w:sz w:val="24"/>
          <w:szCs w:val="24"/>
          <w:lang w:val="sr-Latn-CS"/>
        </w:rPr>
        <w:t>Саха</w:t>
      </w:r>
      <w:r w:rsidRPr="00C76D7F">
        <w:rPr>
          <w:rFonts w:ascii="Times New Roman" w:hAnsi="Times New Roman"/>
          <w:bCs w:val="0"/>
          <w:i w:val="0"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bCs w:val="0"/>
          <w:i w:val="0"/>
          <w:sz w:val="24"/>
          <w:szCs w:val="24"/>
          <w:lang w:val="sr-Latn-CS"/>
        </w:rPr>
        <w:t>тылыгар</w:t>
      </w:r>
      <w:r w:rsidRPr="00C76D7F">
        <w:rPr>
          <w:rFonts w:ascii="Times New Roman" w:hAnsi="Times New Roman"/>
          <w:bCs w:val="0"/>
          <w:i w:val="0"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bCs w:val="0"/>
          <w:i w:val="0"/>
          <w:sz w:val="24"/>
          <w:szCs w:val="24"/>
          <w:lang w:val="sr-Latn-CS"/>
        </w:rPr>
        <w:t>201</w:t>
      </w:r>
      <w:r w:rsidRPr="00C76D7F">
        <w:rPr>
          <w:rFonts w:ascii="Times New Roman" w:hAnsi="Times New Roman"/>
          <w:bCs w:val="0"/>
          <w:i w:val="0"/>
          <w:sz w:val="24"/>
          <w:szCs w:val="24"/>
          <w:lang w:val="sah-RU"/>
        </w:rPr>
        <w:t>9</w:t>
      </w:r>
      <w:r w:rsidRPr="00C76D7F">
        <w:rPr>
          <w:rFonts w:ascii="Times New Roman" w:hAnsi="Times New Roman"/>
          <w:bCs w:val="0"/>
          <w:i w:val="0"/>
          <w:sz w:val="24"/>
          <w:szCs w:val="24"/>
          <w:lang w:val="sr-Latn-CS"/>
        </w:rPr>
        <w:t>-20</w:t>
      </w:r>
      <w:r w:rsidRPr="00C76D7F">
        <w:rPr>
          <w:rFonts w:ascii="Times New Roman" w:hAnsi="Times New Roman"/>
          <w:bCs w:val="0"/>
          <w:i w:val="0"/>
          <w:sz w:val="24"/>
          <w:szCs w:val="24"/>
          <w:lang w:val="sah-RU"/>
        </w:rPr>
        <w:t xml:space="preserve">20 </w:t>
      </w:r>
      <w:r w:rsidRPr="00C76D7F">
        <w:rPr>
          <w:rFonts w:ascii="Times New Roman" w:hAnsi="Times New Roman"/>
          <w:bCs w:val="0"/>
          <w:i w:val="0"/>
          <w:sz w:val="24"/>
          <w:szCs w:val="24"/>
          <w:lang w:val="sr-Latn-CS"/>
        </w:rPr>
        <w:t>сыллаа</w:t>
      </w:r>
      <w:r w:rsidRPr="00C76D7F">
        <w:rPr>
          <w:rFonts w:ascii="Times New Roman" w:hAnsi="Times New Roman"/>
          <w:bCs w:val="0"/>
          <w:i w:val="0"/>
          <w:sz w:val="24"/>
          <w:szCs w:val="24"/>
          <w:lang w:val="sah-RU"/>
        </w:rPr>
        <w:t>ҕ</w:t>
      </w:r>
      <w:r w:rsidRPr="00C76D7F">
        <w:rPr>
          <w:rFonts w:ascii="Times New Roman" w:hAnsi="Times New Roman"/>
          <w:bCs w:val="0"/>
          <w:i w:val="0"/>
          <w:sz w:val="24"/>
          <w:szCs w:val="24"/>
          <w:lang w:val="sr-Latn-CS"/>
        </w:rPr>
        <w:t xml:space="preserve">ы </w:t>
      </w:r>
      <w:r>
        <w:rPr>
          <w:rFonts w:ascii="Times New Roman" w:eastAsia="Arial Unicode MS" w:hAnsi="Times New Roman"/>
          <w:i w:val="0"/>
          <w:sz w:val="24"/>
          <w:szCs w:val="24"/>
          <w:lang w:val="sah-RU"/>
        </w:rPr>
        <w:t>Ө</w:t>
      </w:r>
      <w:r w:rsidRPr="00C76D7F">
        <w:rPr>
          <w:rFonts w:ascii="Times New Roman" w:eastAsia="Arial Unicode MS" w:hAnsi="Times New Roman"/>
          <w:i w:val="0"/>
          <w:sz w:val="24"/>
          <w:szCs w:val="24"/>
          <w:lang w:val="sr-Cyrl-CS"/>
        </w:rPr>
        <w:t xml:space="preserve">рөспүүбүлүкэтээҕи  </w:t>
      </w:r>
    </w:p>
    <w:p w:rsidR="00C76D7F" w:rsidRPr="00C76D7F" w:rsidRDefault="00C76D7F" w:rsidP="00C76D7F">
      <w:pPr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олимпиада  кэтэхтэн түһүмэҕин 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>сорудахтарыгар эппиэт</w:t>
      </w:r>
    </w:p>
    <w:p w:rsidR="00C76D7F" w:rsidRPr="00C76D7F" w:rsidRDefault="00C76D7F" w:rsidP="00D069F7">
      <w:pPr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11 кылаас</w:t>
      </w:r>
      <w:r w:rsidR="00D069F7">
        <w:rPr>
          <w:rFonts w:ascii="Times New Roman" w:hAnsi="Times New Roman"/>
          <w:b/>
          <w:bCs/>
          <w:sz w:val="24"/>
          <w:szCs w:val="24"/>
          <w:lang w:val="sah-RU"/>
        </w:rPr>
        <w:t xml:space="preserve">. </w:t>
      </w: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1 чааһа</w:t>
      </w:r>
    </w:p>
    <w:p w:rsidR="00C76D7F" w:rsidRPr="00C76D7F" w:rsidRDefault="00C76D7F" w:rsidP="00C76D7F">
      <w:pPr>
        <w:pStyle w:val="a3"/>
        <w:spacing w:line="36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sz w:val="24"/>
          <w:szCs w:val="24"/>
          <w:lang w:val="sah-RU"/>
        </w:rPr>
        <w:t>I.Лиэксикэ</w:t>
      </w:r>
    </w:p>
    <w:p w:rsidR="00C76D7F" w:rsidRPr="00C76D7F" w:rsidRDefault="00C76D7F" w:rsidP="00C76D7F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sz w:val="24"/>
          <w:szCs w:val="24"/>
          <w:lang w:val="sah-RU"/>
        </w:rPr>
        <w:t>В1</w:t>
      </w:r>
      <w:r w:rsidRPr="00C76D7F">
        <w:rPr>
          <w:rFonts w:ascii="Times New Roman" w:hAnsi="Times New Roman"/>
          <w:sz w:val="24"/>
          <w:szCs w:val="24"/>
          <w:lang w:val="sah-RU"/>
        </w:rPr>
        <w:t>.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Тиэкискэ туттуллубут 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сүүнэкий, халымырдык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 диэн тылларга  синиэньимнэ бул</w:t>
      </w:r>
    </w:p>
    <w:p w:rsidR="00C76D7F" w:rsidRPr="00C76D7F" w:rsidRDefault="00C76D7F" w:rsidP="00C76D7F">
      <w:pPr>
        <w:spacing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Сүүнэкий-улахан, халымырдык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 -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кыра соҕус, куттала суох -2 баал</w:t>
      </w:r>
    </w:p>
    <w:p w:rsidR="00C76D7F" w:rsidRPr="00C76D7F" w:rsidRDefault="00C76D7F" w:rsidP="00C76D7F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sz w:val="24"/>
          <w:szCs w:val="24"/>
          <w:lang w:val="sah-RU"/>
        </w:rPr>
        <w:t>В2.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Муус өлүөр, саха тэҥэ суох  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>диэн сомоҕо домохтор быһаарыыларын суруй</w:t>
      </w:r>
    </w:p>
    <w:p w:rsidR="00C76D7F" w:rsidRPr="00C76D7F" w:rsidRDefault="00C76D7F" w:rsidP="00C76D7F">
      <w:pPr>
        <w:spacing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Муус өлүөр-доруобай, бааһырбакка, саха тэҥэ суох  - олус үөрэн, дьоллонон – 2 баал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В3. Бастакы абзацка  этиигэ  тыл суолтатын кытта сибээстээх  ханнык  биир ураты көстүү баарын ый, ол туох диэн ааттанарын суруй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Кыра –улахан – 1 баал</w:t>
      </w:r>
      <w:r w:rsidRPr="00C76D7F">
        <w:rPr>
          <w:rFonts w:ascii="Times New Roman" w:hAnsi="Times New Roman"/>
          <w:bCs/>
          <w:sz w:val="24"/>
          <w:szCs w:val="24"/>
          <w:lang w:val="sah-RU"/>
        </w:rPr>
        <w:t>,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sz w:val="24"/>
          <w:szCs w:val="24"/>
          <w:lang w:val="sah-RU"/>
        </w:rPr>
        <w:t>Маннык утарыта суолталаах тыллары  онтуоньум дэнэр – 1баал.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/>
          <w:bCs/>
          <w:sz w:val="24"/>
          <w:szCs w:val="24"/>
          <w:lang w:val="sah-RU"/>
        </w:rPr>
        <w:t>В</w:t>
      </w: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4.  Тиэкистэн өс хоһоонун булан уһул, суолтатын бэйэҥ  хайдах өйдүүргүнэн быһаар.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Алтан харчы аалыыта биллибэт</w:t>
      </w:r>
      <w:r w:rsidRPr="00C76D7F">
        <w:rPr>
          <w:rFonts w:ascii="Times New Roman" w:hAnsi="Times New Roman"/>
          <w:sz w:val="24"/>
          <w:szCs w:val="24"/>
          <w:lang w:val="sah-RU"/>
        </w:rPr>
        <w:t xml:space="preserve"> – 1 баал,</w:t>
      </w:r>
    </w:p>
    <w:p w:rsidR="00C76D7F" w:rsidRPr="00C76D7F" w:rsidRDefault="00C76D7F" w:rsidP="00C76D7F">
      <w:pPr>
        <w:pStyle w:val="a4"/>
        <w:tabs>
          <w:tab w:val="left" w:pos="3620"/>
        </w:tabs>
        <w:spacing w:line="36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bCs/>
          <w:i/>
          <w:sz w:val="24"/>
          <w:szCs w:val="24"/>
          <w:lang w:val="sah-RU"/>
        </w:rPr>
        <w:t>Эдэр киһи уларыйара түргэн, киһи өйдөөн көрбөт</w:t>
      </w:r>
      <w:r w:rsidRPr="00C76D7F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 – 1 баал</w:t>
      </w:r>
    </w:p>
    <w:p w:rsidR="00C76D7F" w:rsidRPr="00C76D7F" w:rsidRDefault="00C76D7F" w:rsidP="00C76D7F">
      <w:pPr>
        <w:pStyle w:val="a4"/>
        <w:tabs>
          <w:tab w:val="left" w:pos="3620"/>
        </w:tabs>
        <w:spacing w:line="360" w:lineRule="auto"/>
        <w:ind w:firstLine="0"/>
        <w:rPr>
          <w:rFonts w:ascii="Times New Roman" w:hAnsi="Times New Roman" w:cs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b/>
          <w:bCs/>
          <w:sz w:val="24"/>
          <w:szCs w:val="24"/>
          <w:lang w:val="sah-RU"/>
        </w:rPr>
        <w:t>В5.Тиэкистэн</w:t>
      </w:r>
      <w:r w:rsidRPr="00C76D7F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 w:cs="Times New Roman"/>
          <w:b/>
          <w:bCs/>
          <w:sz w:val="24"/>
          <w:szCs w:val="24"/>
          <w:lang w:val="sah-RU"/>
        </w:rPr>
        <w:t xml:space="preserve"> икки ханыы тыллары булан уһул</w:t>
      </w:r>
    </w:p>
    <w:p w:rsidR="00C76D7F" w:rsidRPr="00C76D7F" w:rsidRDefault="00C76D7F" w:rsidP="00C76D7F">
      <w:pPr>
        <w:pStyle w:val="a4"/>
        <w:tabs>
          <w:tab w:val="left" w:pos="3620"/>
        </w:tabs>
        <w:spacing w:line="360" w:lineRule="auto"/>
        <w:ind w:firstLine="0"/>
        <w:rPr>
          <w:rFonts w:ascii="Times New Roman" w:hAnsi="Times New Roman" w:cs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тыла-өһө, саанан-саадаҕынан</w:t>
      </w:r>
      <w:r w:rsidRPr="00C76D7F">
        <w:rPr>
          <w:rFonts w:ascii="Times New Roman" w:hAnsi="Times New Roman" w:cs="Times New Roman"/>
          <w:b/>
          <w:bCs/>
          <w:i/>
          <w:sz w:val="24"/>
          <w:szCs w:val="24"/>
          <w:lang w:val="sah-RU"/>
        </w:rPr>
        <w:t xml:space="preserve">– </w:t>
      </w:r>
      <w:r w:rsidRPr="00C76D7F">
        <w:rPr>
          <w:rFonts w:ascii="Times New Roman" w:hAnsi="Times New Roman" w:cs="Times New Roman"/>
          <w:bCs/>
          <w:i/>
          <w:sz w:val="24"/>
          <w:szCs w:val="24"/>
          <w:lang w:val="sah-RU"/>
        </w:rPr>
        <w:t xml:space="preserve">2 баал </w:t>
      </w:r>
    </w:p>
    <w:p w:rsidR="00C76D7F" w:rsidRPr="00C76D7F" w:rsidRDefault="00C76D7F" w:rsidP="00C76D7F">
      <w:pPr>
        <w:pStyle w:val="a4"/>
        <w:tabs>
          <w:tab w:val="left" w:pos="3620"/>
        </w:tabs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b/>
          <w:sz w:val="24"/>
          <w:szCs w:val="24"/>
          <w:lang w:val="sah-RU"/>
        </w:rPr>
        <w:t>В6. Лиэксикэлии ырытыыта оҥор</w:t>
      </w:r>
    </w:p>
    <w:p w:rsidR="00C76D7F" w:rsidRPr="00C76D7F" w:rsidRDefault="00C76D7F" w:rsidP="00C76D7F">
      <w:pPr>
        <w:pStyle w:val="a4"/>
        <w:tabs>
          <w:tab w:val="left" w:pos="3620"/>
        </w:tabs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Араапардыыр – кэпсэтии, толору, көнө, судургу, нууччалыыттан киирбит тыл, көннөрү, кыараҕас</w:t>
      </w:r>
    </w:p>
    <w:p w:rsidR="00C76D7F" w:rsidRPr="00C76D7F" w:rsidRDefault="00C76D7F" w:rsidP="00C76D7F">
      <w:pPr>
        <w:pStyle w:val="a4"/>
        <w:tabs>
          <w:tab w:val="left" w:pos="3620"/>
        </w:tabs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b/>
          <w:sz w:val="24"/>
          <w:szCs w:val="24"/>
          <w:lang w:val="sah-RU"/>
        </w:rPr>
        <w:t>II. Саҥа дорҕоонноро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В7.Алфавит диэн тыл үөскээбит  төрдү</w:t>
      </w:r>
      <w:r>
        <w:rPr>
          <w:rFonts w:ascii="Times New Roman" w:hAnsi="Times New Roman"/>
          <w:b/>
          <w:bCs/>
          <w:sz w:val="24"/>
          <w:szCs w:val="24"/>
          <w:lang w:val="sah-RU"/>
        </w:rPr>
        <w:t>н</w:t>
      </w: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-төбөтүн быһаар.Сахалыы алфавит хас буукубалааҕын суруй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Гректэр </w:t>
      </w:r>
      <w:r w:rsidRPr="00C76D7F">
        <w:rPr>
          <w:rFonts w:ascii="Times New Roman" w:hAnsi="Times New Roman"/>
          <w:bCs/>
          <w:i/>
          <w:sz w:val="24"/>
          <w:szCs w:val="24"/>
        </w:rPr>
        <w:t>«а» дор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ҕ</w:t>
      </w:r>
      <w:proofErr w:type="spellStart"/>
      <w:r w:rsidRPr="00C76D7F">
        <w:rPr>
          <w:rFonts w:ascii="Times New Roman" w:hAnsi="Times New Roman"/>
          <w:bCs/>
          <w:i/>
          <w:sz w:val="24"/>
          <w:szCs w:val="24"/>
        </w:rPr>
        <w:t>оону</w:t>
      </w:r>
      <w:proofErr w:type="spellEnd"/>
      <w:r w:rsidRPr="00C76D7F">
        <w:rPr>
          <w:rFonts w:ascii="Times New Roman" w:hAnsi="Times New Roman"/>
          <w:bCs/>
          <w:i/>
          <w:sz w:val="24"/>
          <w:szCs w:val="24"/>
        </w:rPr>
        <w:t xml:space="preserve"> «альфа», 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б дорҕоону </w:t>
      </w:r>
      <w:r w:rsidRPr="00C76D7F">
        <w:rPr>
          <w:rFonts w:ascii="Times New Roman" w:hAnsi="Times New Roman"/>
          <w:bCs/>
          <w:i/>
          <w:sz w:val="24"/>
          <w:szCs w:val="24"/>
        </w:rPr>
        <w:t>«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вита</w:t>
      </w:r>
      <w:r w:rsidRPr="00C76D7F">
        <w:rPr>
          <w:rFonts w:ascii="Times New Roman" w:hAnsi="Times New Roman"/>
          <w:bCs/>
          <w:i/>
          <w:sz w:val="24"/>
          <w:szCs w:val="24"/>
        </w:rPr>
        <w:t xml:space="preserve">» </w:t>
      </w:r>
      <w:proofErr w:type="spellStart"/>
      <w:r w:rsidRPr="00C76D7F">
        <w:rPr>
          <w:rFonts w:ascii="Times New Roman" w:hAnsi="Times New Roman"/>
          <w:bCs/>
          <w:i/>
          <w:sz w:val="24"/>
          <w:szCs w:val="24"/>
        </w:rPr>
        <w:t>дииллэрэ</w:t>
      </w:r>
      <w:proofErr w:type="spellEnd"/>
      <w:r w:rsidRPr="00C76D7F">
        <w:rPr>
          <w:rFonts w:ascii="Times New Roman" w:hAnsi="Times New Roman"/>
          <w:bCs/>
          <w:i/>
          <w:sz w:val="24"/>
          <w:szCs w:val="24"/>
        </w:rPr>
        <w:t>.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 Онно олоҕуран  буукубаны бэрээдэгинэн  суруйууну «алфавит» диэн ааттыыр үгэс олохсуйбут – 1 баал,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Сахалыы алфавит 40  буукубалаах-1 баал.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В8</w:t>
      </w:r>
      <w:r w:rsidRPr="00C76D7F">
        <w:rPr>
          <w:rFonts w:ascii="Times New Roman" w:hAnsi="Times New Roman"/>
          <w:bCs/>
          <w:sz w:val="24"/>
          <w:szCs w:val="24"/>
          <w:lang w:val="sah-RU"/>
        </w:rPr>
        <w:t>.</w:t>
      </w: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Бу тылларга саҥа быраабыланан хас буукуба уонна дорҕоон баарын суруй, тоҕо оннугун быһаар: 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этээччи, ыарытыйар</w:t>
      </w:r>
    </w:p>
    <w:p w:rsidR="00C76D7F" w:rsidRPr="00C76D7F" w:rsidRDefault="00714E06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 xml:space="preserve">Эппиэтэ: </w:t>
      </w:r>
      <w:r w:rsidR="00C76D7F" w:rsidRPr="00C76D7F">
        <w:rPr>
          <w:rFonts w:ascii="Times New Roman" w:hAnsi="Times New Roman"/>
          <w:bCs/>
          <w:i/>
          <w:sz w:val="24"/>
          <w:szCs w:val="24"/>
          <w:lang w:val="sah-RU"/>
        </w:rPr>
        <w:t>Уһун аһ. дорҕ.-ээ,  дифтонг ыа- икки буукубанан бэлиэтэнэллэр,ол эрээри биир дорҕоонунан ааҕыллар . Оттон бүтэй дорҕоон хоһулаһыыта  (чч)икки бүтэй сэргэстэһиитэ дэнэр, биир уһун бүтэй дорҕоон курдук ааҕыллыбат – 1 баал (сөпкө быһаарыы иһин)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Ол иһин: этээччи – 7 буукубалаах, 5 дорҕоонноох, ыарытыйар- 9 буукубалаах,8 дорҕоонноох - 1 баал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lastRenderedPageBreak/>
        <w:t>В9</w:t>
      </w:r>
      <w:r w:rsidRPr="00C76D7F">
        <w:rPr>
          <w:rFonts w:ascii="Times New Roman" w:hAnsi="Times New Roman"/>
          <w:b/>
          <w:bCs/>
          <w:i/>
          <w:sz w:val="24"/>
          <w:szCs w:val="24"/>
          <w:lang w:val="sah-RU"/>
        </w:rPr>
        <w:t>.</w:t>
      </w: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Бу этиигэ аһаҕас дорҕоон дьүөрэлэһиитин икки  быраабылатыгар сөп түбэһэр  4 тылы булан холобурдаа,  быраабылата туохха  олоҕурарын быһааран суруй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Аҕатын тыла-өһө даҕаны, киниэхэ туһаайдаҕына, дорҕооннуун кытта иһиллэрин тэҥэ. </w:t>
      </w:r>
    </w:p>
    <w:p w:rsidR="00C76D7F" w:rsidRPr="00C76D7F" w:rsidRDefault="00714E06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>
        <w:rPr>
          <w:rFonts w:ascii="Times New Roman" w:hAnsi="Times New Roman"/>
          <w:i/>
          <w:sz w:val="24"/>
          <w:szCs w:val="24"/>
          <w:lang w:val="sah-RU"/>
        </w:rPr>
        <w:t>Эппиэтэ: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>
        <w:rPr>
          <w:rFonts w:ascii="Times New Roman" w:hAnsi="Times New Roman"/>
          <w:i/>
          <w:sz w:val="24"/>
          <w:szCs w:val="24"/>
          <w:lang w:val="sah-RU"/>
        </w:rPr>
        <w:t>Аҕатын-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 биир тылга наар кэлин</w:t>
      </w:r>
      <w:r>
        <w:rPr>
          <w:rFonts w:ascii="Times New Roman" w:hAnsi="Times New Roman"/>
          <w:i/>
          <w:sz w:val="24"/>
          <w:szCs w:val="24"/>
          <w:lang w:val="sah-RU"/>
        </w:rPr>
        <w:t xml:space="preserve"> (1 баал)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киниэхэ –</w:t>
      </w:r>
      <w:r>
        <w:rPr>
          <w:rFonts w:ascii="Times New Roman" w:hAnsi="Times New Roman"/>
          <w:i/>
          <w:sz w:val="24"/>
          <w:szCs w:val="24"/>
          <w:lang w:val="sah-RU"/>
        </w:rPr>
        <w:t xml:space="preserve">биир тылга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наар илин аһаҕас </w:t>
      </w:r>
      <w:r>
        <w:rPr>
          <w:rFonts w:ascii="Times New Roman" w:hAnsi="Times New Roman"/>
          <w:i/>
          <w:sz w:val="24"/>
          <w:szCs w:val="24"/>
          <w:lang w:val="sah-RU"/>
        </w:rPr>
        <w:t>дорҕооннор дьүөрэлэһэн тураллар (1 баал)</w:t>
      </w:r>
    </w:p>
    <w:p w:rsidR="00C76D7F" w:rsidRPr="00C76D7F" w:rsidRDefault="00C76D7F" w:rsidP="00C76D7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В10. 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Бэриллибит тылларга бүтэй дорҕоон дьүөрэлэһиитин көрдөр,  быһаарыытын суруй: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тураллар, оттоох, иэннээх, кэлэллэр.</w:t>
      </w:r>
    </w:p>
    <w:p w:rsidR="00C76D7F" w:rsidRDefault="00714E06" w:rsidP="00C76D7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>
        <w:rPr>
          <w:rFonts w:ascii="Times New Roman" w:hAnsi="Times New Roman"/>
          <w:i/>
          <w:sz w:val="24"/>
          <w:szCs w:val="24"/>
          <w:lang w:val="sah-RU"/>
        </w:rPr>
        <w:t xml:space="preserve">Эппиэтэ: </w:t>
      </w:r>
      <w:r w:rsidR="00C76D7F" w:rsidRPr="00C76D7F">
        <w:rPr>
          <w:rFonts w:ascii="Times New Roman" w:hAnsi="Times New Roman"/>
          <w:i/>
          <w:sz w:val="24"/>
          <w:szCs w:val="24"/>
          <w:lang w:val="sah-RU"/>
        </w:rPr>
        <w:t>Иэн+лээх&gt; иэннээх,      от+лоох&gt;оттоох</w:t>
      </w:r>
      <w:r w:rsidR="00C76D7F">
        <w:rPr>
          <w:rFonts w:ascii="Times New Roman" w:hAnsi="Times New Roman"/>
          <w:i/>
          <w:sz w:val="24"/>
          <w:szCs w:val="24"/>
          <w:lang w:val="sah-RU"/>
        </w:rPr>
        <w:t xml:space="preserve">- </w:t>
      </w:r>
      <w:r w:rsidR="00C76D7F" w:rsidRPr="00C76D7F">
        <w:rPr>
          <w:rFonts w:ascii="Times New Roman" w:hAnsi="Times New Roman"/>
          <w:sz w:val="24"/>
          <w:szCs w:val="24"/>
          <w:lang w:val="sah-RU"/>
        </w:rPr>
        <w:t>Бүтэй дорҕоонунан бүтэр тыл олоҕор олоҕор сыһыарыы эбиллиитигэр инники турар бүтэй дорҕоон сабыдыалынан сыһыарыы бүтэй дорҕооно уларыйдаҕына өрө дьүөрэлэһии</w:t>
      </w:r>
      <w:r w:rsidR="00C76D7F">
        <w:rPr>
          <w:rFonts w:ascii="Times New Roman" w:hAnsi="Times New Roman"/>
          <w:sz w:val="24"/>
          <w:szCs w:val="24"/>
          <w:lang w:val="sah-RU"/>
        </w:rPr>
        <w:t>,</w:t>
      </w:r>
    </w:p>
    <w:p w:rsidR="00C76D7F" w:rsidRPr="00C76D7F" w:rsidRDefault="00C76D7F" w:rsidP="00C76D7F">
      <w:pPr>
        <w:spacing w:after="0" w:line="360" w:lineRule="auto"/>
        <w:jc w:val="both"/>
        <w:rPr>
          <w:rStyle w:val="210"/>
          <w:rFonts w:ascii="Times New Roman" w:hAnsi="Times New Roman" w:cs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i/>
          <w:sz w:val="24"/>
          <w:szCs w:val="24"/>
          <w:lang w:val="sah-RU"/>
        </w:rPr>
        <w:t xml:space="preserve"> турар+лар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&gt;</w:t>
      </w:r>
      <w:r>
        <w:rPr>
          <w:rFonts w:ascii="Times New Roman" w:hAnsi="Times New Roman"/>
          <w:i/>
          <w:sz w:val="24"/>
          <w:szCs w:val="24"/>
          <w:lang w:val="sah-RU"/>
        </w:rPr>
        <w:t>тураллар, кэлэр+лэр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&gt;</w:t>
      </w:r>
      <w:r>
        <w:rPr>
          <w:rFonts w:ascii="Times New Roman" w:hAnsi="Times New Roman"/>
          <w:i/>
          <w:sz w:val="24"/>
          <w:szCs w:val="24"/>
          <w:lang w:val="sah-RU"/>
        </w:rPr>
        <w:t>кэлэллэр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>–</w:t>
      </w:r>
      <w:r w:rsidRPr="00C76D7F">
        <w:rPr>
          <w:rFonts w:ascii="Times New Roman" w:hAnsi="Times New Roman"/>
          <w:sz w:val="24"/>
          <w:szCs w:val="24"/>
          <w:lang w:val="sah-RU"/>
        </w:rPr>
        <w:t>, оттон  сыһыарыы бүтэй дорҕооно тыл олоҕун дорҕоонун сабыдыалынан уларыйдаҕына төттөрү дьүөрэлэһии диэн аттаналлар.</w:t>
      </w:r>
      <w:r w:rsidRPr="00C76D7F">
        <w:rPr>
          <w:rStyle w:val="210"/>
          <w:rFonts w:ascii="Times New Roman" w:hAnsi="Times New Roman" w:cs="Times New Roman"/>
          <w:bCs/>
          <w:sz w:val="24"/>
          <w:szCs w:val="24"/>
          <w:lang w:val="sah-RU"/>
        </w:rPr>
        <w:t xml:space="preserve">  </w:t>
      </w:r>
    </w:p>
    <w:p w:rsidR="00C76D7F" w:rsidRPr="00C76D7F" w:rsidRDefault="00C76D7F" w:rsidP="00C76D7F">
      <w:pPr>
        <w:spacing w:after="0" w:line="360" w:lineRule="auto"/>
        <w:jc w:val="both"/>
        <w:rPr>
          <w:rStyle w:val="210"/>
          <w:rFonts w:ascii="Times New Roman" w:hAnsi="Times New Roman" w:cs="Times New Roman"/>
          <w:bCs/>
          <w:i/>
          <w:sz w:val="24"/>
          <w:szCs w:val="24"/>
          <w:lang w:val="sah-RU"/>
        </w:rPr>
      </w:pPr>
      <w:r w:rsidRPr="00C76D7F">
        <w:rPr>
          <w:rStyle w:val="210"/>
          <w:rFonts w:ascii="Times New Roman" w:hAnsi="Times New Roman" w:cs="Times New Roman"/>
          <w:bCs/>
          <w:i/>
          <w:sz w:val="24"/>
          <w:szCs w:val="24"/>
          <w:lang w:val="sah-RU"/>
        </w:rPr>
        <w:t>Сөпкө көрдөрүү иһин – 1 баал, сөптөөх быһаарыы иһин – 1 баал.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sz w:val="24"/>
          <w:szCs w:val="24"/>
          <w:lang w:val="sah-RU"/>
        </w:rPr>
      </w:pPr>
      <w:r w:rsidRPr="00C76D7F">
        <w:rPr>
          <w:rStyle w:val="210"/>
          <w:rFonts w:ascii="Times New Roman" w:hAnsi="Times New Roman" w:cs="Times New Roman"/>
          <w:b/>
          <w:sz w:val="24"/>
          <w:szCs w:val="24"/>
          <w:lang w:val="sah-RU"/>
        </w:rPr>
        <w:t>В</w:t>
      </w:r>
      <w:r w:rsidRPr="00C76D7F">
        <w:rPr>
          <w:rFonts w:ascii="Times New Roman" w:hAnsi="Times New Roman" w:cs="Times New Roman"/>
          <w:b/>
          <w:sz w:val="24"/>
          <w:szCs w:val="24"/>
          <w:lang w:val="sah-RU"/>
        </w:rPr>
        <w:t xml:space="preserve">11. Сөптөөх дорҕоону туруоран биэр, саха тылын дорҕоонун ханнык уратыта көстөрүн быһаар. </w:t>
      </w:r>
    </w:p>
    <w:p w:rsidR="00C76D7F" w:rsidRPr="00C76D7F" w:rsidRDefault="00C76D7F" w:rsidP="00C76D7F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...оҕус былас суһуохтаах,</w:t>
      </w:r>
    </w:p>
    <w:p w:rsidR="00C76D7F" w:rsidRPr="00C76D7F" w:rsidRDefault="00C76D7F" w:rsidP="00C76D7F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...уналҕаннаах ньуурдаах</w:t>
      </w:r>
    </w:p>
    <w:p w:rsidR="00C76D7F" w:rsidRPr="00C76D7F" w:rsidRDefault="00C76D7F" w:rsidP="00C76D7F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...уйаарыма Куо диэн</w:t>
      </w:r>
    </w:p>
    <w:p w:rsidR="00C76D7F" w:rsidRPr="00C76D7F" w:rsidRDefault="00C76D7F" w:rsidP="00C76D7F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...өрүөхтэн көрө сүөргү</w:t>
      </w:r>
    </w:p>
    <w:p w:rsidR="00C76D7F" w:rsidRPr="00C76D7F" w:rsidRDefault="00C76D7F" w:rsidP="00C76D7F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...өмүс күөрэгэйдээх эбиттэр,</w:t>
      </w:r>
    </w:p>
    <w:p w:rsidR="00C76D7F" w:rsidRPr="00C76D7F" w:rsidRDefault="00C76D7F" w:rsidP="00C76D7F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...хтыахтан алыс наһаа</w:t>
      </w:r>
    </w:p>
    <w:p w:rsidR="00C76D7F" w:rsidRPr="00C76D7F" w:rsidRDefault="00C76D7F" w:rsidP="00C76D7F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..лтан далбарайдаах эбиттэр.</w:t>
      </w:r>
    </w:p>
    <w:p w:rsidR="00C76D7F" w:rsidRPr="00C76D7F" w:rsidRDefault="00714E06" w:rsidP="00C76D7F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Эппиэтэ:</w:t>
      </w:r>
    </w:p>
    <w:p w:rsidR="00714E06" w:rsidRPr="00C76D7F" w:rsidRDefault="00714E06" w:rsidP="00714E06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Т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оҕус былас суһуохтаах,</w:t>
      </w:r>
    </w:p>
    <w:p w:rsidR="00714E06" w:rsidRPr="00C76D7F" w:rsidRDefault="00714E06" w:rsidP="00714E06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Т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уналҕаннаах ньуурдаах</w:t>
      </w:r>
    </w:p>
    <w:p w:rsidR="00714E06" w:rsidRPr="00C76D7F" w:rsidRDefault="00714E06" w:rsidP="00714E06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Т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уйаарыма Куо диэн</w:t>
      </w:r>
    </w:p>
    <w:p w:rsidR="00714E06" w:rsidRPr="00C76D7F" w:rsidRDefault="00714E06" w:rsidP="00714E06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К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өрүөхтэн көрө сүөргү</w:t>
      </w:r>
    </w:p>
    <w:p w:rsidR="00714E06" w:rsidRPr="00C76D7F" w:rsidRDefault="00714E06" w:rsidP="00714E06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К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өмүс күөрэгэйдээх эбиттэр,</w:t>
      </w:r>
    </w:p>
    <w:p w:rsidR="00714E06" w:rsidRPr="00C76D7F" w:rsidRDefault="00714E06" w:rsidP="00714E06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А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хтыахтан алыс наһаа</w:t>
      </w:r>
    </w:p>
    <w:p w:rsidR="00714E06" w:rsidRDefault="00714E06" w:rsidP="00714E06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А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лтан далбарайдаах эбиттэр.</w:t>
      </w:r>
    </w:p>
    <w:p w:rsidR="00714E06" w:rsidRPr="00261133" w:rsidRDefault="00714E06" w:rsidP="00714E06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Дорҕооннору сөпкө туруоруу иһин - 1 баал</w:t>
      </w:r>
    </w:p>
    <w:p w:rsidR="00C76D7F" w:rsidRPr="00C76D7F" w:rsidRDefault="00714E06" w:rsidP="00C76D7F">
      <w:pPr>
        <w:pStyle w:val="a4"/>
        <w:spacing w:line="360" w:lineRule="auto"/>
        <w:ind w:firstLine="0"/>
        <w:jc w:val="left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 xml:space="preserve">Строфа иннигэр бүтэй дорҕоон дьүөрэлэһиитэ-аллитерация, аһаҕас дорҕоон дьүөрэлэһиитэ –ассонанс диэн аатырар -  1 баал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sz w:val="24"/>
          <w:szCs w:val="24"/>
          <w:lang w:val="sah-RU"/>
        </w:rPr>
        <w:t>В12.Пэниэтикэлии ырыт:</w:t>
      </w:r>
      <w:r w:rsidRPr="00C76D7F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аччык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5 буукуба, 5 дорҕоон</w:t>
      </w:r>
    </w:p>
    <w:p w:rsidR="00C76D7F" w:rsidRPr="00C76D7F" w:rsidRDefault="00C76D7F" w:rsidP="00C76D7F">
      <w:pPr>
        <w:pStyle w:val="a4"/>
        <w:tabs>
          <w:tab w:val="left" w:pos="2120"/>
          <w:tab w:val="left" w:pos="3860"/>
          <w:tab w:val="left" w:pos="5540"/>
        </w:tabs>
        <w:spacing w:line="360" w:lineRule="auto"/>
        <w:ind w:firstLine="0"/>
        <w:rPr>
          <w:rFonts w:ascii="Times New Roman" w:hAnsi="Times New Roman" w:cs="Times New Roman"/>
          <w:b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b/>
          <w:i/>
          <w:sz w:val="24"/>
          <w:szCs w:val="24"/>
          <w:lang w:val="sah-RU"/>
        </w:rPr>
        <w:lastRenderedPageBreak/>
        <w:t>а-а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һаҕас, кэлин, айах, кылгас,киэҥ </w:t>
      </w:r>
    </w:p>
    <w:p w:rsidR="00C76D7F" w:rsidRPr="00C76D7F" w:rsidRDefault="00C76D7F" w:rsidP="00C76D7F">
      <w:pPr>
        <w:pStyle w:val="a4"/>
        <w:tabs>
          <w:tab w:val="left" w:pos="2120"/>
          <w:tab w:val="left" w:pos="3860"/>
          <w:tab w:val="left" w:pos="5540"/>
        </w:tabs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b/>
          <w:sz w:val="24"/>
          <w:szCs w:val="24"/>
          <w:lang w:val="sah-RU"/>
        </w:rPr>
        <w:t>ч-б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үтэй,бүтэҥи, пааралаһар</w:t>
      </w:r>
    </w:p>
    <w:p w:rsidR="00C76D7F" w:rsidRPr="00C76D7F" w:rsidRDefault="00C76D7F" w:rsidP="00C76D7F">
      <w:pPr>
        <w:pStyle w:val="a4"/>
        <w:tabs>
          <w:tab w:val="left" w:pos="2120"/>
          <w:tab w:val="left" w:pos="3860"/>
          <w:tab w:val="left" w:pos="5540"/>
        </w:tabs>
        <w:spacing w:line="360" w:lineRule="auto"/>
        <w:ind w:firstLine="0"/>
        <w:rPr>
          <w:rFonts w:ascii="Times New Roman" w:hAnsi="Times New Roman" w:cs="Times New Roman"/>
          <w:b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b/>
          <w:i/>
          <w:sz w:val="24"/>
          <w:szCs w:val="24"/>
          <w:lang w:val="sah-RU"/>
        </w:rPr>
        <w:t>ы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-</w:t>
      </w:r>
      <w:r w:rsidRPr="00C76D7F">
        <w:rPr>
          <w:rFonts w:ascii="Times New Roman" w:hAnsi="Times New Roman" w:cs="Times New Roman"/>
          <w:b/>
          <w:i/>
          <w:sz w:val="24"/>
          <w:szCs w:val="24"/>
          <w:lang w:val="sah-RU"/>
        </w:rPr>
        <w:t xml:space="preserve"> а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һаҕас, кэлин, айах, кылгас,кыараҕас </w:t>
      </w:r>
    </w:p>
    <w:p w:rsidR="00C76D7F" w:rsidRPr="00C76D7F" w:rsidRDefault="00C76D7F" w:rsidP="00C76D7F">
      <w:pPr>
        <w:pStyle w:val="a4"/>
        <w:tabs>
          <w:tab w:val="left" w:pos="2120"/>
          <w:tab w:val="left" w:pos="3860"/>
          <w:tab w:val="left" w:pos="5540"/>
        </w:tabs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b/>
          <w:sz w:val="24"/>
          <w:szCs w:val="24"/>
          <w:lang w:val="sah-RU"/>
        </w:rPr>
        <w:t>к- б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үтэй,бүтэҥи, пааралаһар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III. Морполуогуйа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В13.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 Бэлиэтэммит тыллар ханнык саҥа чааһа буолалларын быһаар, араастарын ый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Антах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көрөн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Күлүм аллайда,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i/>
          <w:sz w:val="24"/>
          <w:szCs w:val="24"/>
          <w:lang w:val="sah-RU"/>
        </w:rPr>
        <w:t>Бэттэх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>к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өрөн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Мичик аллайда.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i/>
          <w:sz w:val="24"/>
          <w:szCs w:val="24"/>
          <w:lang w:val="sah-RU"/>
        </w:rPr>
        <w:t>Өгүрүк-т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b/>
          <w:i/>
          <w:sz w:val="24"/>
          <w:szCs w:val="24"/>
          <w:lang w:val="sah-RU"/>
        </w:rPr>
        <w:t>өгүрүк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 көрдө,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i/>
          <w:sz w:val="24"/>
          <w:szCs w:val="24"/>
          <w:lang w:val="sah-RU"/>
        </w:rPr>
        <w:t>Үөмэр-чүөмэр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 үктэннэ.</w:t>
      </w:r>
    </w:p>
    <w:p w:rsidR="00C76D7F" w:rsidRPr="00C76D7F" w:rsidRDefault="00714E06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>
        <w:rPr>
          <w:rFonts w:ascii="Times New Roman" w:hAnsi="Times New Roman"/>
          <w:i/>
          <w:sz w:val="24"/>
          <w:szCs w:val="24"/>
          <w:lang w:val="sah-RU"/>
        </w:rPr>
        <w:t>Эппиэтэ: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Антах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, </w:t>
      </w:r>
      <w:r w:rsidRPr="00C76D7F">
        <w:rPr>
          <w:rFonts w:ascii="Times New Roman" w:hAnsi="Times New Roman"/>
          <w:b/>
          <w:i/>
          <w:sz w:val="24"/>
          <w:szCs w:val="24"/>
          <w:lang w:val="sah-RU"/>
        </w:rPr>
        <w:t>бэттэх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-миэстэ сыһыата – 1 баал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i/>
          <w:sz w:val="24"/>
          <w:szCs w:val="24"/>
          <w:lang w:val="sah-RU"/>
        </w:rPr>
        <w:t>Өгүрүк-т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b/>
          <w:i/>
          <w:sz w:val="24"/>
          <w:szCs w:val="24"/>
          <w:lang w:val="sah-RU"/>
        </w:rPr>
        <w:t>өгүрүк, үөмэр-чүөмэр-</w:t>
      </w:r>
      <w:r w:rsidRPr="00714E06">
        <w:rPr>
          <w:rFonts w:ascii="Times New Roman" w:hAnsi="Times New Roman"/>
          <w:i/>
          <w:sz w:val="24"/>
          <w:szCs w:val="24"/>
          <w:lang w:val="sah-RU"/>
        </w:rPr>
        <w:t>буолуу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 сыһыата -1 баал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sz w:val="24"/>
          <w:szCs w:val="24"/>
          <w:lang w:val="sah-RU"/>
        </w:rPr>
        <w:t>В14.Бэлиэтэммит тыллар  ханнык саҥа чааһа буолалларын быһаар, туох суолтаҕа туттуллубутун ыйан, ураты бэлиэлэрин ый.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Кытыт биэттэн </w:t>
      </w:r>
      <w:r w:rsidRPr="00C76D7F">
        <w:rPr>
          <w:rFonts w:ascii="Times New Roman" w:hAnsi="Times New Roman" w:cs="Times New Roman"/>
          <w:b/>
          <w:i/>
          <w:sz w:val="24"/>
          <w:szCs w:val="24"/>
          <w:lang w:val="sah-RU"/>
        </w:rPr>
        <w:t>кымыстаатыбыт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, 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Саалыр биэттэн </w:t>
      </w:r>
      <w:r w:rsidRPr="00C76D7F">
        <w:rPr>
          <w:rFonts w:ascii="Times New Roman" w:hAnsi="Times New Roman" w:cs="Times New Roman"/>
          <w:b/>
          <w:i/>
          <w:sz w:val="24"/>
          <w:szCs w:val="24"/>
          <w:lang w:val="sah-RU"/>
        </w:rPr>
        <w:t>саамаллаатыбыт,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 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b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Көҕөччөр биэттэн </w:t>
      </w:r>
      <w:r w:rsidRPr="00C76D7F">
        <w:rPr>
          <w:rFonts w:ascii="Times New Roman" w:hAnsi="Times New Roman" w:cs="Times New Roman"/>
          <w:b/>
          <w:i/>
          <w:sz w:val="24"/>
          <w:szCs w:val="24"/>
          <w:lang w:val="sah-RU"/>
        </w:rPr>
        <w:t>көйүүлээтибит.</w:t>
      </w:r>
    </w:p>
    <w:p w:rsidR="00C76D7F" w:rsidRPr="00714E06" w:rsidRDefault="00714E06" w:rsidP="00C76D7F">
      <w:pPr>
        <w:pStyle w:val="a4"/>
        <w:spacing w:line="360" w:lineRule="auto"/>
        <w:ind w:firstLine="0"/>
        <w:rPr>
          <w:rFonts w:ascii="Times New Roman" w:hAnsi="Times New Roman" w:cs="Times New Roman"/>
          <w:sz w:val="24"/>
          <w:szCs w:val="24"/>
          <w:lang w:val="sah-RU"/>
        </w:rPr>
      </w:pPr>
      <w:r w:rsidRPr="00714E06">
        <w:rPr>
          <w:rFonts w:ascii="Times New Roman" w:hAnsi="Times New Roman" w:cs="Times New Roman"/>
          <w:sz w:val="24"/>
          <w:szCs w:val="24"/>
          <w:lang w:val="sah-RU"/>
        </w:rPr>
        <w:t>Эппиэтэ:</w:t>
      </w:r>
    </w:p>
    <w:p w:rsidR="00C76D7F" w:rsidRPr="00714E06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714E06">
        <w:rPr>
          <w:rFonts w:ascii="Times New Roman" w:hAnsi="Times New Roman" w:cs="Times New Roman"/>
          <w:i/>
          <w:sz w:val="24"/>
          <w:szCs w:val="24"/>
          <w:lang w:val="sah-RU"/>
        </w:rPr>
        <w:t xml:space="preserve">Туохтуурдар – 1 баал, </w:t>
      </w:r>
    </w:p>
    <w:p w:rsidR="00C76D7F" w:rsidRPr="00714E06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714E06">
        <w:rPr>
          <w:rFonts w:ascii="Times New Roman" w:hAnsi="Times New Roman" w:cs="Times New Roman"/>
          <w:i/>
          <w:sz w:val="24"/>
          <w:szCs w:val="24"/>
          <w:lang w:val="sah-RU"/>
        </w:rPr>
        <w:t>Биирдиҥи  суолталаахтар, синиэними үөскэппиттэр – 1 баал.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sah-RU"/>
        </w:rPr>
      </w:pPr>
      <w:r w:rsidRPr="00714E06">
        <w:rPr>
          <w:rFonts w:ascii="Times New Roman" w:hAnsi="Times New Roman"/>
          <w:b/>
          <w:bCs/>
          <w:sz w:val="24"/>
          <w:szCs w:val="24"/>
          <w:lang w:val="sah-RU"/>
        </w:rPr>
        <w:t>В</w:t>
      </w:r>
      <w:r w:rsidR="00714E06">
        <w:rPr>
          <w:rFonts w:ascii="Times New Roman" w:hAnsi="Times New Roman"/>
          <w:b/>
          <w:bCs/>
          <w:sz w:val="24"/>
          <w:szCs w:val="24"/>
          <w:lang w:val="sah-RU"/>
        </w:rPr>
        <w:t>15</w:t>
      </w: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. Онтуонньумнаһар уонна синиэнимнэһэр тыллары бул, ханнык саҥа чааһа буолалларын быһаар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>: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Аҕыс хартыгастаах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br/>
        <w:t>Араҕас маҥан халлаан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Алын кырыытыгар,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Үс   хартыгастаах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Үрдүк мэҥэ халлаан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Үрүт өртүгэр.....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Уолан баранар уулаах,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Охтон баранар мастаах,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Кэлин кэхтэр киһилээх,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Үөскээн өлөр сүөһүлээх,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lastRenderedPageBreak/>
        <w:t>Уостан бүтэр уйгулаах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Орто туруу дойду. </w:t>
      </w:r>
    </w:p>
    <w:p w:rsidR="00C76D7F" w:rsidRPr="00C76D7F" w:rsidRDefault="00714E06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>Эппиэтэ: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Алын - үрүт –онтуонньумнар, буолуу сыһыата (1 баал)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Уолан баранар уулаах, уостан бүтэр уйгулаах –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синиэньим суолтатыгар туттуллубут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 ситимнэр, да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ҕаа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һын(1 баал)</w:t>
      </w:r>
    </w:p>
    <w:p w:rsidR="00C76D7F" w:rsidRPr="00C76D7F" w:rsidRDefault="00714E06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sah-RU"/>
        </w:rPr>
      </w:pPr>
      <w:r>
        <w:rPr>
          <w:rFonts w:ascii="Times New Roman" w:hAnsi="Times New Roman"/>
          <w:b/>
          <w:bCs/>
          <w:sz w:val="24"/>
          <w:szCs w:val="24"/>
          <w:lang w:val="sah-RU"/>
        </w:rPr>
        <w:t>В16</w:t>
      </w:r>
      <w:r w:rsidR="00C76D7F" w:rsidRPr="00C76D7F">
        <w:rPr>
          <w:rFonts w:ascii="Times New Roman" w:hAnsi="Times New Roman"/>
          <w:b/>
          <w:bCs/>
          <w:sz w:val="24"/>
          <w:szCs w:val="24"/>
          <w:lang w:val="sah-RU"/>
        </w:rPr>
        <w:t>.</w:t>
      </w:r>
      <w:r w:rsidR="00C76D7F" w:rsidRPr="00C76D7F">
        <w:rPr>
          <w:rFonts w:ascii="Times New Roman" w:hAnsi="Times New Roman"/>
          <w:b/>
          <w:sz w:val="24"/>
          <w:szCs w:val="24"/>
          <w:lang w:val="sah-RU"/>
        </w:rPr>
        <w:t xml:space="preserve"> Олоҥхо</w:t>
      </w:r>
      <w:r w:rsidR="00C76D7F" w:rsidRPr="00C76D7F">
        <w:rPr>
          <w:rFonts w:ascii="Times New Roman" w:hAnsi="Times New Roman"/>
          <w:i/>
          <w:sz w:val="24"/>
          <w:szCs w:val="24"/>
          <w:lang w:val="sah-RU"/>
        </w:rPr>
        <w:t xml:space="preserve"> </w:t>
      </w:r>
      <w:r w:rsidR="00C76D7F" w:rsidRPr="00C76D7F">
        <w:rPr>
          <w:rFonts w:ascii="Times New Roman" w:hAnsi="Times New Roman"/>
          <w:b/>
          <w:sz w:val="24"/>
          <w:szCs w:val="24"/>
          <w:lang w:val="sah-RU"/>
        </w:rPr>
        <w:t>олугар туохтууру  эбэн биэр</w:t>
      </w:r>
      <w:r w:rsidR="00C76D7F" w:rsidRPr="00C76D7F">
        <w:rPr>
          <w:rFonts w:ascii="Times New Roman" w:hAnsi="Times New Roman"/>
          <w:b/>
          <w:sz w:val="24"/>
          <w:szCs w:val="24"/>
        </w:rPr>
        <w:t>: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Төрүүр оҕоҕутун ................, 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Иитэр сүө</w:t>
      </w:r>
      <w:r w:rsidRPr="00C76D7F">
        <w:rPr>
          <w:rFonts w:ascii="Times New Roman" w:hAnsi="Times New Roman" w:cs="Times New Roman"/>
          <w:bCs/>
          <w:i/>
          <w:sz w:val="24"/>
          <w:szCs w:val="24"/>
          <w:lang w:val="sah-RU"/>
        </w:rPr>
        <w:t>һ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үгүтүн.............,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Түөрт саханы....................., 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Үс сах</w:t>
      </w:r>
      <w:r w:rsidR="00C30734">
        <w:rPr>
          <w:rFonts w:ascii="Times New Roman" w:hAnsi="Times New Roman" w:cs="Times New Roman"/>
          <w:i/>
          <w:sz w:val="24"/>
          <w:szCs w:val="24"/>
          <w:lang w:val="sah-RU"/>
        </w:rPr>
        <w:t>аны ............................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 </w:t>
      </w:r>
    </w:p>
    <w:p w:rsidR="00C76D7F" w:rsidRPr="00C76D7F" w:rsidRDefault="00714E06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Эппиэтэ: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Төрүүр оҕоҕутун уйалааҥ, 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Иитэр сүө</w:t>
      </w:r>
      <w:r w:rsidRPr="00C76D7F">
        <w:rPr>
          <w:rFonts w:ascii="Times New Roman" w:hAnsi="Times New Roman" w:cs="Times New Roman"/>
          <w:bCs/>
          <w:i/>
          <w:sz w:val="24"/>
          <w:szCs w:val="24"/>
          <w:lang w:val="sah-RU"/>
        </w:rPr>
        <w:t>һ</w:t>
      </w: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үгүтүн күрүөлээҥ,</w:t>
      </w:r>
    </w:p>
    <w:p w:rsidR="00C76D7F" w:rsidRPr="00C76D7F" w:rsidRDefault="00C76D7F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 xml:space="preserve">Түөрт саханы төрөтүҥ, </w:t>
      </w:r>
    </w:p>
    <w:p w:rsidR="00C76D7F" w:rsidRPr="00C76D7F" w:rsidRDefault="00C30734" w:rsidP="00C76D7F">
      <w:pPr>
        <w:pStyle w:val="a4"/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i/>
          <w:sz w:val="24"/>
          <w:szCs w:val="24"/>
          <w:lang w:val="sah-RU"/>
        </w:rPr>
        <w:t>Үс саханы үөскэтиҥ – 2 баал</w:t>
      </w:r>
    </w:p>
    <w:p w:rsidR="00C76D7F" w:rsidRPr="00C30734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30734">
        <w:rPr>
          <w:rFonts w:ascii="Times New Roman" w:hAnsi="Times New Roman"/>
          <w:b/>
          <w:sz w:val="24"/>
          <w:szCs w:val="24"/>
          <w:lang w:val="sah-RU"/>
        </w:rPr>
        <w:t>В16. Даҕаа</w:t>
      </w:r>
      <w:r w:rsidRPr="00C30734">
        <w:rPr>
          <w:rFonts w:ascii="Times New Roman" w:hAnsi="Times New Roman"/>
          <w:b/>
          <w:bCs/>
          <w:sz w:val="24"/>
          <w:szCs w:val="24"/>
          <w:lang w:val="sah-RU"/>
        </w:rPr>
        <w:t>һын аат оннугар туттуллубут аат тылы</w:t>
      </w:r>
      <w:r w:rsidRPr="00C30734">
        <w:rPr>
          <w:rFonts w:ascii="Times New Roman" w:hAnsi="Times New Roman"/>
          <w:bCs/>
          <w:sz w:val="24"/>
          <w:szCs w:val="24"/>
          <w:lang w:val="sah-RU"/>
        </w:rPr>
        <w:t xml:space="preserve"> </w:t>
      </w:r>
      <w:r w:rsidRPr="00C30734">
        <w:rPr>
          <w:rFonts w:ascii="Times New Roman" w:hAnsi="Times New Roman"/>
          <w:b/>
          <w:bCs/>
          <w:sz w:val="24"/>
          <w:szCs w:val="24"/>
          <w:lang w:val="sah-RU"/>
        </w:rPr>
        <w:t>к</w:t>
      </w:r>
      <w:r w:rsidRPr="00C30734">
        <w:rPr>
          <w:rFonts w:ascii="Times New Roman" w:hAnsi="Times New Roman"/>
          <w:b/>
          <w:sz w:val="24"/>
          <w:szCs w:val="24"/>
          <w:lang w:val="sah-RU"/>
        </w:rPr>
        <w:t>өннөрөн  этиини тупсар, нууччалыы халыыптан та</w:t>
      </w:r>
      <w:r w:rsidRPr="00C30734">
        <w:rPr>
          <w:rFonts w:ascii="Times New Roman" w:hAnsi="Times New Roman"/>
          <w:b/>
          <w:bCs/>
          <w:sz w:val="24"/>
          <w:szCs w:val="24"/>
          <w:lang w:val="sah-RU"/>
        </w:rPr>
        <w:t>һаар</w:t>
      </w:r>
    </w:p>
    <w:p w:rsidR="00C76D7F" w:rsidRPr="00C30734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30734">
        <w:rPr>
          <w:rFonts w:ascii="Times New Roman" w:hAnsi="Times New Roman"/>
          <w:bCs/>
          <w:i/>
          <w:sz w:val="24"/>
          <w:szCs w:val="24"/>
          <w:lang w:val="sah-RU"/>
        </w:rPr>
        <w:t xml:space="preserve">Даайа эмээхсин </w:t>
      </w:r>
      <w:r w:rsidRPr="00C30734">
        <w:rPr>
          <w:rFonts w:ascii="Times New Roman" w:hAnsi="Times New Roman"/>
          <w:b/>
          <w:bCs/>
          <w:i/>
          <w:sz w:val="24"/>
          <w:szCs w:val="24"/>
          <w:lang w:val="sah-RU"/>
        </w:rPr>
        <w:t>олох ыараханын</w:t>
      </w:r>
      <w:r w:rsidRPr="00C30734">
        <w:rPr>
          <w:rFonts w:ascii="Times New Roman" w:hAnsi="Times New Roman"/>
          <w:bCs/>
          <w:i/>
          <w:sz w:val="24"/>
          <w:szCs w:val="24"/>
          <w:lang w:val="sah-RU"/>
        </w:rPr>
        <w:t xml:space="preserve"> этинэн-хаанынан билбит киһ</w:t>
      </w:r>
      <w:r w:rsidRPr="00C30734">
        <w:rPr>
          <w:rFonts w:ascii="Times New Roman" w:hAnsi="Times New Roman"/>
          <w:i/>
          <w:sz w:val="24"/>
          <w:szCs w:val="24"/>
          <w:lang w:val="sah-RU"/>
        </w:rPr>
        <w:t xml:space="preserve">и.Куба маҥан теплоход сүүрүк </w:t>
      </w:r>
      <w:r w:rsidRPr="00C30734">
        <w:rPr>
          <w:rFonts w:ascii="Times New Roman" w:hAnsi="Times New Roman"/>
          <w:b/>
          <w:i/>
          <w:sz w:val="24"/>
          <w:szCs w:val="24"/>
          <w:lang w:val="sah-RU"/>
        </w:rPr>
        <w:t>күү</w:t>
      </w:r>
      <w:r w:rsidRPr="00C30734">
        <w:rPr>
          <w:rFonts w:ascii="Times New Roman" w:hAnsi="Times New Roman"/>
          <w:b/>
          <w:bCs/>
          <w:i/>
          <w:sz w:val="24"/>
          <w:szCs w:val="24"/>
          <w:lang w:val="sah-RU"/>
        </w:rPr>
        <w:t>һ</w:t>
      </w:r>
      <w:r w:rsidRPr="00C30734">
        <w:rPr>
          <w:rFonts w:ascii="Times New Roman" w:hAnsi="Times New Roman"/>
          <w:b/>
          <w:i/>
          <w:sz w:val="24"/>
          <w:szCs w:val="24"/>
          <w:lang w:val="sah-RU"/>
        </w:rPr>
        <w:t>үн</w:t>
      </w:r>
      <w:r w:rsidRPr="00C30734">
        <w:rPr>
          <w:rFonts w:ascii="Times New Roman" w:hAnsi="Times New Roman"/>
          <w:i/>
          <w:sz w:val="24"/>
          <w:szCs w:val="24"/>
          <w:lang w:val="sah-RU"/>
        </w:rPr>
        <w:t xml:space="preserve"> утары устан дьулуруйан истэ.Саха сирэ кы</w:t>
      </w:r>
      <w:r w:rsidRPr="00C30734">
        <w:rPr>
          <w:rFonts w:ascii="Times New Roman" w:hAnsi="Times New Roman"/>
          <w:bCs/>
          <w:i/>
          <w:sz w:val="24"/>
          <w:szCs w:val="24"/>
          <w:lang w:val="sah-RU"/>
        </w:rPr>
        <w:t>һына</w:t>
      </w:r>
      <w:r w:rsidRPr="00C30734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тымныытынан, </w:t>
      </w:r>
      <w:r w:rsidRPr="00C30734">
        <w:rPr>
          <w:rFonts w:ascii="Times New Roman" w:hAnsi="Times New Roman"/>
          <w:bCs/>
          <w:i/>
          <w:sz w:val="24"/>
          <w:szCs w:val="24"/>
          <w:lang w:val="sah-RU"/>
        </w:rPr>
        <w:t xml:space="preserve">сайына </w:t>
      </w:r>
      <w:r w:rsidRPr="00C30734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итиитинэн </w:t>
      </w:r>
      <w:r w:rsidRPr="00C30734">
        <w:rPr>
          <w:rFonts w:ascii="Times New Roman" w:hAnsi="Times New Roman"/>
          <w:bCs/>
          <w:i/>
          <w:sz w:val="24"/>
          <w:szCs w:val="24"/>
          <w:lang w:val="sah-RU"/>
        </w:rPr>
        <w:t xml:space="preserve">аатырар.Маннык </w:t>
      </w:r>
      <w:r w:rsidRPr="00C30734">
        <w:rPr>
          <w:rFonts w:ascii="Times New Roman" w:hAnsi="Times New Roman"/>
          <w:i/>
          <w:sz w:val="24"/>
          <w:szCs w:val="24"/>
          <w:lang w:val="sah-RU"/>
        </w:rPr>
        <w:t>үлэ</w:t>
      </w:r>
      <w:r w:rsidRPr="00C30734">
        <w:rPr>
          <w:rFonts w:ascii="Times New Roman" w:hAnsi="Times New Roman"/>
          <w:b/>
          <w:i/>
          <w:sz w:val="24"/>
          <w:szCs w:val="24"/>
          <w:lang w:val="sah-RU"/>
        </w:rPr>
        <w:t xml:space="preserve"> суолтата </w:t>
      </w:r>
      <w:r w:rsidRPr="00C30734">
        <w:rPr>
          <w:rFonts w:ascii="Times New Roman" w:hAnsi="Times New Roman"/>
          <w:i/>
          <w:sz w:val="24"/>
          <w:szCs w:val="24"/>
          <w:lang w:val="sah-RU"/>
        </w:rPr>
        <w:t>улахана биллэр</w:t>
      </w:r>
      <w:r w:rsidRPr="00C30734">
        <w:rPr>
          <w:rFonts w:ascii="Times New Roman" w:hAnsi="Times New Roman"/>
          <w:b/>
          <w:i/>
          <w:sz w:val="24"/>
          <w:szCs w:val="24"/>
          <w:lang w:val="sah-RU"/>
        </w:rPr>
        <w:t>.</w:t>
      </w:r>
    </w:p>
    <w:p w:rsidR="00C76D7F" w:rsidRPr="00C76D7F" w:rsidRDefault="00C30734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 xml:space="preserve">Эппиэтэ: </w:t>
      </w:r>
      <w:r w:rsidR="00C76D7F" w:rsidRPr="00C76D7F">
        <w:rPr>
          <w:rFonts w:ascii="Times New Roman" w:hAnsi="Times New Roman"/>
          <w:bCs/>
          <w:i/>
          <w:sz w:val="24"/>
          <w:szCs w:val="24"/>
          <w:lang w:val="sah-RU"/>
        </w:rPr>
        <w:t>Даайа эмээхсин ыарахан оло</w:t>
      </w:r>
      <w:r w:rsidR="00C76D7F" w:rsidRPr="00C76D7F">
        <w:rPr>
          <w:rFonts w:ascii="Times New Roman" w:hAnsi="Times New Roman"/>
          <w:i/>
          <w:sz w:val="24"/>
          <w:szCs w:val="24"/>
          <w:lang w:val="sah-RU"/>
        </w:rPr>
        <w:t>ҕу</w:t>
      </w:r>
      <w:r w:rsidR="00C76D7F"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 этинэн-хаанынан билбит киһ</w:t>
      </w:r>
      <w:r w:rsidR="00C76D7F" w:rsidRPr="00C76D7F">
        <w:rPr>
          <w:rFonts w:ascii="Times New Roman" w:hAnsi="Times New Roman"/>
          <w:i/>
          <w:sz w:val="24"/>
          <w:szCs w:val="24"/>
          <w:lang w:val="sah-RU"/>
        </w:rPr>
        <w:t>и. Куба маҥан теплоход сүүрүк устун дьулуруйан истэ. Саха сирэ кы</w:t>
      </w:r>
      <w:r w:rsidR="00C76D7F" w:rsidRPr="00C76D7F">
        <w:rPr>
          <w:rFonts w:ascii="Times New Roman" w:hAnsi="Times New Roman"/>
          <w:bCs/>
          <w:i/>
          <w:sz w:val="24"/>
          <w:szCs w:val="24"/>
          <w:lang w:val="sah-RU"/>
        </w:rPr>
        <w:t>һына</w:t>
      </w:r>
      <w:r w:rsidR="00C76D7F" w:rsidRPr="00C76D7F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</w:t>
      </w:r>
      <w:r w:rsidR="00C76D7F" w:rsidRPr="00C76D7F">
        <w:rPr>
          <w:rFonts w:ascii="Times New Roman" w:hAnsi="Times New Roman"/>
          <w:bCs/>
          <w:i/>
          <w:sz w:val="24"/>
          <w:szCs w:val="24"/>
          <w:lang w:val="sah-RU"/>
        </w:rPr>
        <w:t>олус тымныы</w:t>
      </w:r>
      <w:r w:rsidR="00C76D7F" w:rsidRPr="00C76D7F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, оттон </w:t>
      </w:r>
      <w:r w:rsidR="00C76D7F"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сайына олус </w:t>
      </w:r>
      <w:r w:rsidR="00C76D7F" w:rsidRPr="00C76D7F">
        <w:rPr>
          <w:rFonts w:ascii="Times New Roman" w:hAnsi="Times New Roman"/>
          <w:b/>
          <w:bCs/>
          <w:i/>
          <w:sz w:val="24"/>
          <w:szCs w:val="24"/>
          <w:lang w:val="sah-RU"/>
        </w:rPr>
        <w:t>итии</w:t>
      </w:r>
      <w:r w:rsidR="00C76D7F"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.Маннык </w:t>
      </w:r>
      <w:r w:rsidR="00C76D7F" w:rsidRPr="00C76D7F">
        <w:rPr>
          <w:rFonts w:ascii="Times New Roman" w:hAnsi="Times New Roman"/>
          <w:i/>
          <w:sz w:val="24"/>
          <w:szCs w:val="24"/>
          <w:lang w:val="sah-RU"/>
        </w:rPr>
        <w:t>үлэ</w:t>
      </w:r>
      <w:r w:rsidR="00C76D7F" w:rsidRPr="00C76D7F">
        <w:rPr>
          <w:rFonts w:ascii="Times New Roman" w:hAnsi="Times New Roman"/>
          <w:b/>
          <w:i/>
          <w:sz w:val="24"/>
          <w:szCs w:val="24"/>
          <w:lang w:val="sah-RU"/>
        </w:rPr>
        <w:t xml:space="preserve"> </w:t>
      </w:r>
      <w:r w:rsidR="00C76D7F" w:rsidRPr="00C76D7F">
        <w:rPr>
          <w:rFonts w:ascii="Times New Roman" w:hAnsi="Times New Roman"/>
          <w:i/>
          <w:sz w:val="24"/>
          <w:szCs w:val="24"/>
          <w:lang w:val="sah-RU"/>
        </w:rPr>
        <w:t>улахан суолталаах</w:t>
      </w:r>
      <w:r w:rsidR="00C76D7F" w:rsidRPr="00C76D7F">
        <w:rPr>
          <w:rFonts w:ascii="Times New Roman" w:hAnsi="Times New Roman"/>
          <w:b/>
          <w:i/>
          <w:sz w:val="24"/>
          <w:szCs w:val="24"/>
          <w:lang w:val="sah-RU"/>
        </w:rPr>
        <w:t>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sz w:val="24"/>
          <w:szCs w:val="24"/>
          <w:lang w:val="sah-RU"/>
        </w:rPr>
        <w:t>В17.Предмет биир эрэ буолбата</w:t>
      </w: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ҕын бэлиэтиир тыллары сөпкө туһанан 4 этиитэ оҥор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Бөҕө, аҕыйах, аайы, араас</w:t>
      </w:r>
    </w:p>
    <w:p w:rsidR="00C76D7F" w:rsidRPr="00C30734" w:rsidRDefault="00C30734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sah-RU"/>
        </w:rPr>
      </w:pPr>
      <w:r w:rsidRPr="00C30734">
        <w:rPr>
          <w:rFonts w:ascii="Times New Roman" w:hAnsi="Times New Roman"/>
          <w:sz w:val="24"/>
          <w:szCs w:val="24"/>
          <w:lang w:val="sah-RU"/>
        </w:rPr>
        <w:t>Эппиэтэ: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>Предмет биир эрэ буолбата</w:t>
      </w:r>
      <w:r w:rsidRPr="00C76D7F">
        <w:rPr>
          <w:rFonts w:ascii="Times New Roman" w:hAnsi="Times New Roman"/>
          <w:bCs/>
          <w:sz w:val="24"/>
          <w:szCs w:val="24"/>
          <w:lang w:val="sah-RU"/>
        </w:rPr>
        <w:t>ҕын бэлиэтиир тылы кытта аат тыл биир ахсаа</w:t>
      </w:r>
      <w:r w:rsidRPr="00C76D7F">
        <w:rPr>
          <w:rFonts w:ascii="Times New Roman" w:hAnsi="Times New Roman"/>
          <w:sz w:val="24"/>
          <w:szCs w:val="24"/>
          <w:lang w:val="sah-RU"/>
        </w:rPr>
        <w:t>ҥҥа турар. Холобура: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 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Ол кэнниттэн кини  сурук б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өҕөт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үн туппута.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В18.Саҥа чааһынан  ырыт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А. Састаабынан  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улааппытын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Улаат+быт+а+н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Быт-ааспыт кэмнээх кэпсиирэ сыһыарыыта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а-тардыы сыһ., 1 ахс., 3  сирэй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н-туохтуу түһүк сыһ.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Б.Саҥа чааһынан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lastRenderedPageBreak/>
        <w:t>баҕайы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  <w:lang w:val="sah-RU"/>
        </w:rPr>
      </w:pP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баҕайы-э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биискэ, сыһыан, чуолкайдыыр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IV. Сиинтэксис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В19.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А.Сирэй саҥа автор тылын кэннигэр турар этиитин толкуйдаа, суругун бэлиэтин туруор.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“Ийэҥ билигин дьиэҕэ соҕотох үлэһит, онуоха эбии ыарытыйар эбээт,”</w:t>
      </w:r>
      <w:r w:rsidRPr="00C76D7F">
        <w:rPr>
          <w:rFonts w:ascii="Times New Roman" w:hAnsi="Times New Roman"/>
          <w:sz w:val="24"/>
          <w:szCs w:val="24"/>
          <w:lang w:val="sah-RU"/>
        </w:rPr>
        <w:t xml:space="preserve">—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диэбитэ а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ҕам.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В.</w:t>
      </w:r>
      <w:r w:rsidRPr="00C76D7F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Бэриллибит сирэй саҥалаах этиини  ойоҕос </w:t>
      </w: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саҥаҕа кубулутан суруй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>«Ыл эрэ, Чооруона, ийэҥ диэки көр, — диэбит этэ бастакы суругар. — Ийэҥ билигин дьиэҕэ соҕотох үлэһит, онуоха эбии ыарытыйар эбээт”.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 xml:space="preserve"> </w:t>
      </w:r>
    </w:p>
    <w:p w:rsidR="00C76D7F" w:rsidRPr="00C76D7F" w:rsidRDefault="00C30734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>Эппиэтэ: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>А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ҕам бастакы суругар</w:t>
      </w:r>
      <w:r w:rsidRPr="00C76D7F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ийэм билигин дьиэҕэ соҕотох үлэһитин, онуоха эбии ыарытыйарын </w:t>
      </w:r>
      <w:r w:rsidRPr="00C76D7F">
        <w:rPr>
          <w:rFonts w:ascii="Times New Roman" w:hAnsi="Times New Roman"/>
          <w:sz w:val="24"/>
          <w:szCs w:val="24"/>
          <w:lang w:val="sah-RU"/>
        </w:rPr>
        <w:t>ту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һунан суруйбут этэ.</w:t>
      </w:r>
    </w:p>
    <w:p w:rsidR="00C76D7F" w:rsidRPr="00C76D7F" w:rsidRDefault="00C76D7F" w:rsidP="00C76D7F">
      <w:pPr>
        <w:spacing w:line="36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sz w:val="24"/>
          <w:szCs w:val="24"/>
          <w:lang w:val="sah-RU"/>
        </w:rPr>
        <w:t>В20.  Этии арааһын быһаар. Тутаах чаастарын аннынан тарт.</w:t>
      </w:r>
    </w:p>
    <w:p w:rsidR="00C76D7F" w:rsidRPr="00C76D7F" w:rsidRDefault="00C76D7F" w:rsidP="00C76D7F">
      <w:pPr>
        <w:pStyle w:val="3"/>
        <w:spacing w:line="360" w:lineRule="auto"/>
        <w:ind w:firstLine="0"/>
        <w:rPr>
          <w:rFonts w:ascii="Times New Roman" w:hAnsi="Times New Roman" w:cs="Times New Roman"/>
          <w:bCs/>
          <w:i/>
          <w:sz w:val="24"/>
          <w:szCs w:val="24"/>
          <w:highlight w:val="yellow"/>
          <w:lang w:val="sah-RU"/>
        </w:rPr>
      </w:pPr>
      <w:r w:rsidRPr="00C76D7F">
        <w:rPr>
          <w:rFonts w:ascii="Times New Roman" w:hAnsi="Times New Roman" w:cs="Times New Roman"/>
          <w:i/>
          <w:sz w:val="24"/>
          <w:szCs w:val="24"/>
          <w:lang w:val="sah-RU"/>
        </w:rPr>
        <w:t>Үс муннуктаах бакыат кэллэр эрэ, ийэтэ былаатын уһугунан хараҕын соттор.</w:t>
      </w:r>
      <w:r w:rsidRPr="00C76D7F">
        <w:rPr>
          <w:rFonts w:ascii="Times New Roman" w:hAnsi="Times New Roman" w:cs="Times New Roman"/>
          <w:bCs/>
          <w:i/>
          <w:sz w:val="24"/>
          <w:szCs w:val="24"/>
          <w:highlight w:val="yellow"/>
          <w:lang w:val="sah-RU"/>
        </w:rPr>
        <w:t xml:space="preserve"> </w:t>
      </w:r>
    </w:p>
    <w:p w:rsidR="00C76D7F" w:rsidRPr="00C76D7F" w:rsidRDefault="00C30734" w:rsidP="00C76D7F">
      <w:pPr>
        <w:pStyle w:val="3"/>
        <w:spacing w:line="360" w:lineRule="auto"/>
        <w:ind w:firstLine="0"/>
        <w:rPr>
          <w:rFonts w:ascii="Times New Roman" w:hAnsi="Times New Roman" w:cs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sah-RU"/>
        </w:rPr>
        <w:t xml:space="preserve">Эппиэтэ: </w:t>
      </w:r>
      <w:r w:rsidR="00C76D7F" w:rsidRPr="00C76D7F">
        <w:rPr>
          <w:rFonts w:ascii="Times New Roman" w:hAnsi="Times New Roman" w:cs="Times New Roman"/>
          <w:bCs/>
          <w:i/>
          <w:sz w:val="24"/>
          <w:szCs w:val="24"/>
          <w:lang w:val="sah-RU"/>
        </w:rPr>
        <w:t>Ба</w:t>
      </w:r>
      <w:r w:rsidR="00C76D7F" w:rsidRPr="00C76D7F">
        <w:rPr>
          <w:rFonts w:ascii="Times New Roman" w:hAnsi="Times New Roman" w:cs="Times New Roman"/>
          <w:i/>
          <w:sz w:val="24"/>
          <w:szCs w:val="24"/>
          <w:lang w:val="sah-RU"/>
        </w:rPr>
        <w:t>һылатыылаах холбуу этии. Үс муннуктаах бакыат кэллэр эрэ – болдьох салаа этии, туһаана - бакыат, кэпсиирэтэ – кэллэр эрэ. Тутаах чааһа - ийэтэ былаатын уһугунан хараҕын соттор.</w:t>
      </w:r>
      <w:r w:rsidR="00C76D7F" w:rsidRPr="00C76D7F">
        <w:rPr>
          <w:rFonts w:ascii="Times New Roman" w:hAnsi="Times New Roman" w:cs="Times New Roman"/>
          <w:bCs/>
          <w:i/>
          <w:sz w:val="24"/>
          <w:szCs w:val="24"/>
          <w:lang w:val="sah-RU"/>
        </w:rPr>
        <w:t xml:space="preserve"> Ту</w:t>
      </w:r>
      <w:r w:rsidR="00C76D7F" w:rsidRPr="00C76D7F">
        <w:rPr>
          <w:rFonts w:ascii="Times New Roman" w:hAnsi="Times New Roman" w:cs="Times New Roman"/>
          <w:i/>
          <w:sz w:val="24"/>
          <w:szCs w:val="24"/>
          <w:lang w:val="sah-RU"/>
        </w:rPr>
        <w:t>һ</w:t>
      </w:r>
      <w:r w:rsidR="00C76D7F" w:rsidRPr="00C76D7F">
        <w:rPr>
          <w:rFonts w:ascii="Times New Roman" w:hAnsi="Times New Roman" w:cs="Times New Roman"/>
          <w:bCs/>
          <w:i/>
          <w:sz w:val="24"/>
          <w:szCs w:val="24"/>
          <w:lang w:val="sah-RU"/>
        </w:rPr>
        <w:t xml:space="preserve">аана – ийэтэ, кэпсиирэтэ-соттор. </w:t>
      </w:r>
    </w:p>
    <w:p w:rsidR="00C76D7F" w:rsidRPr="00C76D7F" w:rsidRDefault="00C76D7F" w:rsidP="00C76D7F">
      <w:pPr>
        <w:pStyle w:val="3"/>
        <w:spacing w:line="36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bCs/>
          <w:sz w:val="24"/>
          <w:szCs w:val="24"/>
          <w:lang w:val="sah-RU"/>
        </w:rPr>
        <w:t>Этии араа</w:t>
      </w:r>
      <w:r w:rsidRPr="00C76D7F">
        <w:rPr>
          <w:rFonts w:ascii="Times New Roman" w:hAnsi="Times New Roman" w:cs="Times New Roman"/>
          <w:sz w:val="24"/>
          <w:szCs w:val="24"/>
          <w:lang w:val="sah-RU"/>
        </w:rPr>
        <w:t>һын сөпкө быһаарбыт - 1 баал, тутаах чаастарын сөпкө булбут- 1баал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В21. Бу этиини ы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>һ</w:t>
      </w: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ан диалогта толкуйдаа, суругун бэлиэтин туруор.</w:t>
      </w:r>
    </w:p>
    <w:p w:rsid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«Ыл эрэ, Чооруона, ийэҥ диэки көр, — диэбит этэ бастакы суругар. — Ийэҥ билигин дьиэҕэ соҕотох үлэһит, онуоха эбии ыарытыйар эбээт. Мин кэлиэхпэр диэри киниэхэ баар-суох көмөлөһөөччү эн эрэ бааргын. Өйдөө, эн суостаах-суодаллаах сэрии кэмин оҕотоҕун. Өстөөҕү утары улаханныын-кыралыын бары охсуһабыт, саанан-саадаҕынан, кыайыылаах үлэнэн...»</w:t>
      </w:r>
    </w:p>
    <w:p w:rsidR="00C30734" w:rsidRPr="00C76D7F" w:rsidRDefault="00C30734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>
        <w:rPr>
          <w:rFonts w:ascii="Times New Roman" w:hAnsi="Times New Roman"/>
          <w:i/>
          <w:sz w:val="24"/>
          <w:szCs w:val="24"/>
          <w:lang w:val="sah-RU"/>
        </w:rPr>
        <w:t>Эппиэтэ: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Диалог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 xml:space="preserve">—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Ыл эрэ, Чооруона, ийэҥ диэки көр.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— </w:t>
      </w:r>
      <w:r w:rsidRPr="00C76D7F">
        <w:rPr>
          <w:rFonts w:ascii="Times New Roman" w:hAnsi="Times New Roman"/>
          <w:bCs/>
          <w:i/>
          <w:sz w:val="24"/>
          <w:szCs w:val="24"/>
          <w:lang w:val="sah-RU"/>
        </w:rPr>
        <w:t>К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өрөбүн.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—Ийэҥ билигин дьиэҕэ соҕотох үлэһит, онуоха эбии ыарытыйар эбээт. Мин кэлиэхпэр диэри киниэхэ баар-суох көмөлөһөөччү эн эрэ бааргын. Өйдөө, эн суостаах-суодаллаах сэрии кэмин оҕотоҕун. Өстөөҕү утары улаханныын-кыралыын бары охсуһабыт, саанан-саадаҕынан, кыайыылаах үлэнэн.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>—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Өйдүүбүн, аҕаа.</w:t>
      </w:r>
    </w:p>
    <w:p w:rsidR="00C76D7F" w:rsidRPr="00C76D7F" w:rsidRDefault="00C76D7F" w:rsidP="00C76D7F">
      <w:pPr>
        <w:pStyle w:val="3"/>
        <w:spacing w:line="36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C76D7F">
        <w:rPr>
          <w:rFonts w:ascii="Times New Roman" w:hAnsi="Times New Roman" w:cs="Times New Roman"/>
          <w:sz w:val="24"/>
          <w:szCs w:val="24"/>
          <w:lang w:val="sah-RU"/>
        </w:rPr>
        <w:t xml:space="preserve"> Сөпкө сааһылаабыт - 1 баал, сурук бэлиэтин сөпкө туруорбут- 1баал</w:t>
      </w:r>
    </w:p>
    <w:p w:rsidR="00C76D7F" w:rsidRPr="00A90A12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lastRenderedPageBreak/>
        <w:t>В22</w:t>
      </w:r>
      <w:r w:rsidRPr="00A90A12">
        <w:rPr>
          <w:rFonts w:ascii="Times New Roman" w:hAnsi="Times New Roman"/>
          <w:b/>
          <w:bCs/>
          <w:sz w:val="24"/>
          <w:szCs w:val="24"/>
          <w:lang w:val="sah-RU"/>
        </w:rPr>
        <w:t xml:space="preserve">.  </w:t>
      </w:r>
      <w:r w:rsidRPr="00A90A12">
        <w:rPr>
          <w:rFonts w:ascii="Times New Roman" w:hAnsi="Times New Roman"/>
          <w:b/>
          <w:i/>
          <w:sz w:val="24"/>
          <w:szCs w:val="24"/>
          <w:lang w:val="sah-RU"/>
        </w:rPr>
        <w:t>Үөһээ бэриллибит тиэкис ханнык истиилинэн бэриллибитин быһаар, сүрүн бэлиэлэрин ый.</w:t>
      </w:r>
    </w:p>
    <w:p w:rsidR="00C76D7F" w:rsidRPr="00C76D7F" w:rsidRDefault="00C30734" w:rsidP="00C76D7F">
      <w:pPr>
        <w:spacing w:line="360" w:lineRule="auto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 xml:space="preserve">Эппиэтэ: </w:t>
      </w:r>
      <w:r w:rsidRPr="00C30734">
        <w:rPr>
          <w:rFonts w:ascii="Times New Roman" w:hAnsi="Times New Roman"/>
          <w:bCs/>
          <w:sz w:val="24"/>
          <w:szCs w:val="24"/>
          <w:lang w:val="sah-RU"/>
        </w:rPr>
        <w:t>Уус-уран  истиил.  С</w:t>
      </w:r>
      <w:r w:rsidR="00C76D7F" w:rsidRPr="00C30734">
        <w:rPr>
          <w:rFonts w:ascii="Times New Roman" w:hAnsi="Times New Roman"/>
          <w:bCs/>
          <w:sz w:val="24"/>
          <w:szCs w:val="24"/>
          <w:lang w:val="sah-RU"/>
        </w:rPr>
        <w:t>үрүн бэлиэлэрэ</w:t>
      </w:r>
      <w:r w:rsidR="00C76D7F"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 -</w:t>
      </w:r>
      <w:r>
        <w:rPr>
          <w:rFonts w:ascii="Times New Roman" w:hAnsi="Times New Roman"/>
          <w:b/>
          <w:bCs/>
          <w:sz w:val="24"/>
          <w:szCs w:val="24"/>
          <w:lang w:val="sah-RU"/>
        </w:rPr>
        <w:t xml:space="preserve"> </w:t>
      </w:r>
      <w:r w:rsidRPr="00C30734">
        <w:rPr>
          <w:rFonts w:ascii="Times New Roman" w:hAnsi="Times New Roman"/>
          <w:bCs/>
          <w:sz w:val="24"/>
          <w:szCs w:val="24"/>
          <w:lang w:val="sah-RU"/>
        </w:rPr>
        <w:t>к</w:t>
      </w:r>
      <w:r w:rsidR="00C76D7F" w:rsidRPr="00C76D7F">
        <w:rPr>
          <w:rFonts w:ascii="Times New Roman" w:hAnsi="Times New Roman"/>
          <w:sz w:val="24"/>
          <w:szCs w:val="24"/>
          <w:lang w:val="sah-RU"/>
        </w:rPr>
        <w:t>иһиэхэ күүскэ дьайар, үөрдэр-хомотор туһугар  этэр тыл эгэлгэтин, ойуулуур ньыма арааһын туһанар. 20 аһаҕас-бүтэй дорҕоон дьүөрэлэһиитэ этигэн кэрэ буолар. Саха уус-уран тылын биир туспа бэлиэтэ-аттарыы форма, холбуу кэпсиирэ, паараласпыт тыл-барыта хойуу кырааска курдук туттуллан хартыына оҥорон таһаарар. Ойуулуур-дьүһүннүүр ньыма хойуутук туттуллар. Кэпсиир кэпсээни, саныыр санааны киһи хараҕар көстөн кэлэр курдук ымпыктаан-чымпыктаан, ойуулаан-оһуордаан этии уус:уран истиил буолар.</w:t>
      </w:r>
    </w:p>
    <w:p w:rsidR="00C76D7F" w:rsidRPr="00C76D7F" w:rsidRDefault="00C76D7F" w:rsidP="00C76D7F">
      <w:pPr>
        <w:spacing w:line="360" w:lineRule="auto"/>
        <w:jc w:val="both"/>
        <w:rPr>
          <w:rFonts w:ascii="Times New Roman" w:hAnsi="Times New Roman"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 xml:space="preserve">Бу түбэлтэҕэ холбуу кэпсиирэ –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ыытан иһэр буолуохтаахтахтар, бэлиэтэнэн иһэр, ыарытыйар эбээт о.д.а.</w:t>
      </w:r>
      <w:r w:rsidRPr="00C76D7F">
        <w:rPr>
          <w:rFonts w:ascii="Times New Roman" w:hAnsi="Times New Roman"/>
          <w:sz w:val="24"/>
          <w:szCs w:val="24"/>
          <w:lang w:val="sah-RU"/>
        </w:rPr>
        <w:t xml:space="preserve"> Паараласпыт тыллар –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>саанан-саадаҕынан, тыла-өһө, улаханныын-кыралыын, баар-суох о.д.а</w:t>
      </w:r>
      <w:r w:rsidRPr="00C76D7F">
        <w:rPr>
          <w:rFonts w:ascii="Times New Roman" w:hAnsi="Times New Roman"/>
          <w:sz w:val="24"/>
          <w:szCs w:val="24"/>
          <w:lang w:val="sah-RU"/>
        </w:rPr>
        <w:t>. Ымпыктаан-чымпыктаан ойуулааһын.</w:t>
      </w:r>
    </w:p>
    <w:p w:rsidR="00C76D7F" w:rsidRPr="00C76D7F" w:rsidRDefault="00C76D7F" w:rsidP="00C30734">
      <w:pPr>
        <w:shd w:val="clear" w:color="auto" w:fill="FFFFFF"/>
        <w:spacing w:line="36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В23. А.”</w:t>
      </w:r>
      <w:r w:rsidRPr="00C76D7F">
        <w:rPr>
          <w:rFonts w:ascii="Times New Roman" w:hAnsi="Times New Roman"/>
          <w:b/>
          <w:sz w:val="24"/>
          <w:szCs w:val="24"/>
          <w:lang w:val="sah-RU"/>
        </w:rPr>
        <w:t xml:space="preserve">Бэйи, алтан харчы аалыыта биллибэт дииллэрэ кырдьык” диэн этии састаабынан арааһын ый. </w:t>
      </w:r>
    </w:p>
    <w:p w:rsidR="00C76D7F" w:rsidRPr="00C76D7F" w:rsidRDefault="00C76D7F" w:rsidP="00C76D7F">
      <w:pPr>
        <w:shd w:val="clear" w:color="auto" w:fill="FFFFFF"/>
        <w:spacing w:line="360" w:lineRule="auto"/>
        <w:ind w:firstLine="567"/>
        <w:rPr>
          <w:rFonts w:ascii="Times New Roman" w:hAnsi="Times New Roman"/>
          <w:b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sz w:val="24"/>
          <w:szCs w:val="24"/>
          <w:lang w:val="sah-RU"/>
        </w:rPr>
        <w:t>Б. Кэпсиирэтэ иккис сирэйгэ турар биир састааптаах этии быһаарыытын суруй (эппиэтэ үс тыллаах), сирэйдэммэтэх этиитэ холбурдаа</w:t>
      </w:r>
    </w:p>
    <w:p w:rsidR="00C30734" w:rsidRPr="00C76D7F" w:rsidRDefault="00C30734" w:rsidP="00C30734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  <w:lang w:val="sah-RU"/>
        </w:rPr>
      </w:pPr>
      <w:r w:rsidRPr="00C30734">
        <w:rPr>
          <w:rFonts w:ascii="Times New Roman" w:hAnsi="Times New Roman"/>
          <w:sz w:val="24"/>
          <w:szCs w:val="24"/>
          <w:lang w:val="sah-RU"/>
        </w:rPr>
        <w:t>Эппиэтэ:</w:t>
      </w:r>
      <w:r>
        <w:rPr>
          <w:rFonts w:ascii="Times New Roman" w:hAnsi="Times New Roman"/>
          <w:b/>
          <w:sz w:val="24"/>
          <w:szCs w:val="24"/>
          <w:lang w:val="sah-RU"/>
        </w:rPr>
        <w:t xml:space="preserve"> </w:t>
      </w:r>
      <w:r w:rsidRPr="00C76D7F">
        <w:rPr>
          <w:rFonts w:ascii="Times New Roman" w:hAnsi="Times New Roman"/>
          <w:sz w:val="24"/>
          <w:szCs w:val="24"/>
          <w:lang w:val="sah-RU"/>
        </w:rPr>
        <w:t>Быһаарыыта суох сирэйдэммит этии – 1 баал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 xml:space="preserve">Быһаарыылаах сирэйдэммит этии – 1баал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>В24.Сиинтэксистии ырыт.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>Солб/а туохт. Дьөһүөл солб/а  паар.туохт.аат тыл    солб /а Туохт.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Мин кэлиэхпэр диэри  киниэхэ баар-суох көмөлөһөөччү эн эрэ бааргын.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Баһылатыылаах холбуу этии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Киниэхэ баар-суох көмөлөһөөччү эн эрэ бааргын этии тутаах чааһа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Баар-суох көмөлөһөөччү эн эрэ-туһаан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Бааргын –кэпсиирэ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киниэхэ - толоруу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Мин кэлиэхпэр диэри – кэм салаа этии, 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Мин –туһаан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Кэлиэхпэр диэри- кэпсиирэ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Диэри –дьөһүөл салайыытынан ситимнэһэллэр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>Этиигэ тыл ситимэ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Мин кэлиэхпэр диэри  - сөпсөһүү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Баар-суох көмөлөһөөччү эн эрэ бааргын – сөпсөһүү</w:t>
      </w:r>
    </w:p>
    <w:p w:rsidR="00C76D7F" w:rsidRPr="00C76D7F" w:rsidRDefault="00C76D7F" w:rsidP="00C76D7F">
      <w:pPr>
        <w:tabs>
          <w:tab w:val="left" w:pos="7095"/>
        </w:tabs>
        <w:autoSpaceDE w:val="0"/>
        <w:spacing w:after="0"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>Киниэхэ бааргын- салайыы</w:t>
      </w:r>
    </w:p>
    <w:p w:rsidR="00C76D7F" w:rsidRPr="00C76D7F" w:rsidRDefault="00C76D7F" w:rsidP="00C30734">
      <w:pPr>
        <w:tabs>
          <w:tab w:val="left" w:pos="7095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lastRenderedPageBreak/>
        <w:t>II чааһа</w:t>
      </w:r>
    </w:p>
    <w:p w:rsidR="00C76D7F" w:rsidRPr="00C76D7F" w:rsidRDefault="00C76D7F" w:rsidP="00C76D7F">
      <w:pPr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 С.Бэриллибит   быһа  тардыыны  салгыы айан суруй (150-250 тыллаах буолуон сөп).  Быһа тардыы ахсаан биридимиэтин кытта сибээстээҕэ тута көстөр. Салгыы атын биридимиэттэри  (история, төрүт култуура, литэрэтиирэ,  география, биология  о.д.а ) кытта алтыһар кэрчиктэри киллэрэн, ону табыгастаахтык сааһылаан тиэкистэ оҥор. </w:t>
      </w:r>
      <w:r w:rsidRPr="00C76D7F">
        <w:rPr>
          <w:rFonts w:ascii="Times New Roman" w:eastAsia="Arial Unicode MS" w:hAnsi="Times New Roman"/>
          <w:b/>
          <w:sz w:val="24"/>
          <w:szCs w:val="24"/>
          <w:lang w:val="sah-RU"/>
        </w:rPr>
        <w:t>Бэргэн этиилэри, өс хоһооннорун,  хоһоону, ырыаны-тойугу туһанар кэрэхсэнэр. Олохтон, аахпыттан, истибиттэн-көрбүттэн холобурдары киллэрэн, бэйэҥ санааҕын бигэргэт.</w:t>
      </w:r>
    </w:p>
    <w:p w:rsidR="00C76D7F" w:rsidRPr="00C76D7F" w:rsidRDefault="00C76D7F" w:rsidP="00C76D7F">
      <w:pPr>
        <w:autoSpaceDE w:val="0"/>
        <w:spacing w:after="0" w:line="360" w:lineRule="auto"/>
        <w:ind w:firstLine="75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Тиэкиһи  суруйууга  жанрга, истиилгэ  хааччах суох. Тиэкиһи  оҥоруу    ирдэбилин </w:t>
      </w:r>
      <w:r w:rsidRPr="00C76D7F">
        <w:rPr>
          <w:rFonts w:ascii="Times New Roman" w:hAnsi="Times New Roman"/>
          <w:bCs/>
          <w:sz w:val="24"/>
          <w:szCs w:val="24"/>
          <w:lang w:val="sah-RU"/>
        </w:rPr>
        <w:t xml:space="preserve">(тиэмэ сүрүн санааҕа сөп түбэһиитэ,  атын биридимиэккэ ылбыт өйдөбүллэри сүрүн санаа толору  арыллыытыгар табыгастаахтык туттуу,  тиэкис тупсаҕай тутула,  тыла - өһө хомоҕойо,  таба суруйуу, сурук бэлиэтэ) </w:t>
      </w:r>
      <w:r w:rsidRPr="00C76D7F">
        <w:rPr>
          <w:rFonts w:ascii="Times New Roman" w:hAnsi="Times New Roman"/>
          <w:b/>
          <w:bCs/>
          <w:sz w:val="24"/>
          <w:szCs w:val="24"/>
          <w:lang w:val="sah-RU"/>
        </w:rPr>
        <w:t xml:space="preserve">тутуһуу  учуоттанар. Тиэкис 20 баалынан сыаналанар. </w:t>
      </w:r>
    </w:p>
    <w:p w:rsidR="00C76D7F" w:rsidRPr="00C76D7F" w:rsidRDefault="00C76D7F" w:rsidP="00C76D7F">
      <w:pPr>
        <w:spacing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sz w:val="24"/>
          <w:szCs w:val="24"/>
          <w:lang w:val="sah-RU"/>
        </w:rPr>
        <w:t xml:space="preserve">        </w:t>
      </w: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Кэнники күннэргэ Гурьянов биһикки  “булпут”  орто оҕустук барар. Гурьянов ахсааныгар 9, мин ахсааммар 7, барыта уон алта немец дууһатыгар турдубут . Биһиэхэ икки күннээх сынньалаҥ биэрдилэр. </w:t>
      </w:r>
    </w:p>
    <w:p w:rsidR="00C76D7F" w:rsidRPr="00C76D7F" w:rsidRDefault="00C76D7F" w:rsidP="00C76D7F">
      <w:pPr>
        <w:spacing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      Тэһийбэккэ  кэпсэтии, сэһэргэһии ыраатта.</w:t>
      </w:r>
    </w:p>
    <w:p w:rsidR="00C76D7F" w:rsidRPr="00C76D7F" w:rsidRDefault="00C76D7F" w:rsidP="00C76D7F">
      <w:pPr>
        <w:spacing w:line="360" w:lineRule="auto"/>
        <w:rPr>
          <w:rFonts w:ascii="Times New Roman" w:hAnsi="Times New Roman"/>
          <w:i/>
          <w:sz w:val="24"/>
          <w:szCs w:val="24"/>
          <w:lang w:val="sah-RU"/>
        </w:rPr>
      </w:pPr>
      <w:r w:rsidRPr="00C76D7F">
        <w:rPr>
          <w:rFonts w:ascii="Times New Roman" w:hAnsi="Times New Roman"/>
          <w:i/>
          <w:sz w:val="24"/>
          <w:szCs w:val="24"/>
          <w:lang w:val="sah-RU"/>
        </w:rPr>
        <w:t xml:space="preserve">                                                                                 ( Т. Сметанин “Егор Чээрин” сэһэниттэн)</w:t>
      </w:r>
    </w:p>
    <w:p w:rsidR="00C76D7F" w:rsidRPr="00C76D7F" w:rsidRDefault="00C76D7F" w:rsidP="00C76D7F">
      <w:pPr>
        <w:spacing w:line="360" w:lineRule="auto"/>
        <w:rPr>
          <w:rFonts w:ascii="Times New Roman" w:hAnsi="Times New Roman"/>
          <w:sz w:val="24"/>
          <w:szCs w:val="24"/>
          <w:lang w:val="sah-RU"/>
        </w:rPr>
      </w:pPr>
    </w:p>
    <w:p w:rsidR="00FA651D" w:rsidRDefault="00FA651D">
      <w:pPr>
        <w:rPr>
          <w:rFonts w:ascii="Times New Roman" w:hAnsi="Times New Roman"/>
          <w:sz w:val="24"/>
          <w:szCs w:val="24"/>
          <w:lang w:val="sah-RU"/>
        </w:rPr>
      </w:pPr>
    </w:p>
    <w:p w:rsidR="00EC0153" w:rsidRDefault="00EC0153">
      <w:pPr>
        <w:rPr>
          <w:rFonts w:ascii="Times New Roman" w:hAnsi="Times New Roman"/>
          <w:sz w:val="24"/>
          <w:szCs w:val="24"/>
          <w:lang w:val="sah-RU"/>
        </w:rPr>
      </w:pPr>
    </w:p>
    <w:p w:rsidR="00D069F7" w:rsidRDefault="00D069F7">
      <w:pPr>
        <w:rPr>
          <w:rFonts w:ascii="Times New Roman" w:hAnsi="Times New Roman"/>
          <w:sz w:val="24"/>
          <w:szCs w:val="24"/>
          <w:lang w:val="sah-RU"/>
        </w:rPr>
      </w:pPr>
    </w:p>
    <w:p w:rsidR="00FE317D" w:rsidRDefault="00FE317D">
      <w:pPr>
        <w:rPr>
          <w:rFonts w:ascii="Times New Roman" w:hAnsi="Times New Roman"/>
          <w:sz w:val="24"/>
          <w:szCs w:val="24"/>
          <w:lang w:val="sah-RU"/>
        </w:rPr>
      </w:pPr>
    </w:p>
    <w:p w:rsidR="00FE317D" w:rsidRDefault="00FE317D">
      <w:pPr>
        <w:rPr>
          <w:rFonts w:ascii="Times New Roman" w:hAnsi="Times New Roman"/>
          <w:sz w:val="24"/>
          <w:szCs w:val="24"/>
          <w:lang w:val="sah-RU"/>
        </w:rPr>
      </w:pPr>
    </w:p>
    <w:p w:rsidR="00FE317D" w:rsidRDefault="00FE317D">
      <w:pPr>
        <w:rPr>
          <w:rFonts w:ascii="Times New Roman" w:hAnsi="Times New Roman"/>
          <w:sz w:val="24"/>
          <w:szCs w:val="24"/>
          <w:lang w:val="sah-RU"/>
        </w:rPr>
      </w:pPr>
    </w:p>
    <w:p w:rsidR="00FE317D" w:rsidRDefault="00FE317D">
      <w:pPr>
        <w:rPr>
          <w:rFonts w:ascii="Times New Roman" w:hAnsi="Times New Roman"/>
          <w:sz w:val="24"/>
          <w:szCs w:val="24"/>
          <w:lang w:val="sah-RU"/>
        </w:rPr>
      </w:pPr>
    </w:p>
    <w:p w:rsidR="00FE317D" w:rsidRDefault="00FE317D">
      <w:pPr>
        <w:rPr>
          <w:rFonts w:ascii="Times New Roman" w:hAnsi="Times New Roman"/>
          <w:sz w:val="24"/>
          <w:szCs w:val="24"/>
          <w:lang w:val="sah-RU"/>
        </w:rPr>
      </w:pPr>
    </w:p>
    <w:p w:rsidR="00FE317D" w:rsidRDefault="00FE317D">
      <w:pPr>
        <w:rPr>
          <w:rFonts w:ascii="Times New Roman" w:hAnsi="Times New Roman"/>
          <w:sz w:val="24"/>
          <w:szCs w:val="24"/>
          <w:lang w:val="sah-RU"/>
        </w:rPr>
      </w:pPr>
    </w:p>
    <w:p w:rsidR="00FE317D" w:rsidRDefault="00FE317D">
      <w:pPr>
        <w:rPr>
          <w:rFonts w:ascii="Times New Roman" w:hAnsi="Times New Roman"/>
          <w:sz w:val="24"/>
          <w:szCs w:val="24"/>
          <w:lang w:val="sah-RU"/>
        </w:rPr>
      </w:pPr>
    </w:p>
    <w:p w:rsidR="00FE317D" w:rsidRDefault="00FE317D">
      <w:pPr>
        <w:rPr>
          <w:rFonts w:ascii="Times New Roman" w:hAnsi="Times New Roman"/>
          <w:sz w:val="24"/>
          <w:szCs w:val="24"/>
          <w:lang w:val="sah-RU"/>
        </w:rPr>
      </w:pPr>
    </w:p>
    <w:p w:rsidR="00FE317D" w:rsidRDefault="00FE317D">
      <w:pPr>
        <w:rPr>
          <w:rFonts w:ascii="Times New Roman" w:hAnsi="Times New Roman"/>
          <w:sz w:val="24"/>
          <w:szCs w:val="24"/>
          <w:lang w:val="sah-RU"/>
        </w:rPr>
      </w:pPr>
    </w:p>
    <w:p w:rsidR="00371DFF" w:rsidRPr="00371DFF" w:rsidRDefault="00371DFF" w:rsidP="00EC0153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p w:rsidR="00EC0153" w:rsidRPr="005C0B24" w:rsidRDefault="00EC0153" w:rsidP="00EC0153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  <w:lang w:val="sr-Latn-CS"/>
        </w:rPr>
      </w:pPr>
      <w:r w:rsidRPr="005C0B24">
        <w:rPr>
          <w:rFonts w:ascii="Times New Roman" w:hAnsi="Times New Roman"/>
          <w:b/>
          <w:sz w:val="20"/>
          <w:szCs w:val="20"/>
          <w:lang w:val="sr-Latn-CS"/>
        </w:rPr>
        <w:t>Саха тылыгар 201</w:t>
      </w:r>
      <w:r w:rsidRPr="005C0B24">
        <w:rPr>
          <w:rFonts w:ascii="Times New Roman" w:hAnsi="Times New Roman"/>
          <w:b/>
          <w:sz w:val="20"/>
          <w:szCs w:val="20"/>
          <w:lang w:val="sah-RU"/>
        </w:rPr>
        <w:t>9</w:t>
      </w:r>
      <w:r w:rsidRPr="005C0B24">
        <w:rPr>
          <w:rFonts w:ascii="Times New Roman" w:hAnsi="Times New Roman"/>
          <w:b/>
          <w:sz w:val="20"/>
          <w:szCs w:val="20"/>
          <w:lang w:val="sr-Latn-CS"/>
        </w:rPr>
        <w:t>-20</w:t>
      </w:r>
      <w:r w:rsidRPr="005C0B24">
        <w:rPr>
          <w:rFonts w:ascii="Times New Roman" w:hAnsi="Times New Roman"/>
          <w:b/>
          <w:sz w:val="20"/>
          <w:szCs w:val="20"/>
          <w:lang w:val="sah-RU"/>
        </w:rPr>
        <w:t>20</w:t>
      </w:r>
      <w:r w:rsidRPr="005C0B24">
        <w:rPr>
          <w:rFonts w:ascii="Times New Roman" w:hAnsi="Times New Roman"/>
          <w:b/>
          <w:sz w:val="20"/>
          <w:szCs w:val="20"/>
          <w:lang w:val="sr-Latn-CS"/>
        </w:rPr>
        <w:t xml:space="preserve"> сыллаа</w:t>
      </w:r>
      <w:r w:rsidRPr="005C0B24">
        <w:rPr>
          <w:rFonts w:ascii="Times New Roman" w:eastAsia="MS Mincho" w:hAnsi="Times New Roman"/>
          <w:b/>
          <w:sz w:val="20"/>
          <w:szCs w:val="20"/>
          <w:lang w:val="sah-RU"/>
        </w:rPr>
        <w:t>ҕ</w:t>
      </w:r>
      <w:r w:rsidRPr="005C0B24">
        <w:rPr>
          <w:rFonts w:ascii="Times New Roman" w:hAnsi="Times New Roman"/>
          <w:b/>
          <w:sz w:val="20"/>
          <w:szCs w:val="20"/>
          <w:lang w:val="sr-Latn-CS"/>
        </w:rPr>
        <w:t>ы</w:t>
      </w:r>
      <w:r w:rsidRPr="005C0B24">
        <w:rPr>
          <w:rFonts w:ascii="Times New Roman" w:hAnsi="Times New Roman"/>
          <w:b/>
          <w:sz w:val="20"/>
          <w:szCs w:val="20"/>
          <w:lang w:val="sah-RU"/>
        </w:rPr>
        <w:t xml:space="preserve">  Өрөспүүбүлүкэтээҕи </w:t>
      </w:r>
      <w:r w:rsidRPr="005C0B24">
        <w:rPr>
          <w:rFonts w:ascii="Times New Roman" w:hAnsi="Times New Roman"/>
          <w:b/>
          <w:sz w:val="20"/>
          <w:szCs w:val="20"/>
          <w:lang w:val="sr-Latn-CS"/>
        </w:rPr>
        <w:t xml:space="preserve"> олимпиада </w:t>
      </w:r>
      <w:r w:rsidRPr="005C0B24">
        <w:rPr>
          <w:rFonts w:ascii="Times New Roman" w:hAnsi="Times New Roman"/>
          <w:b/>
          <w:sz w:val="20"/>
          <w:szCs w:val="20"/>
          <w:lang w:val="sah-RU"/>
        </w:rPr>
        <w:t xml:space="preserve">түмүктүүр  түһүмэҕин </w:t>
      </w:r>
      <w:r w:rsidRPr="005C0B24">
        <w:rPr>
          <w:rFonts w:ascii="Times New Roman" w:hAnsi="Times New Roman"/>
          <w:b/>
          <w:sz w:val="20"/>
          <w:szCs w:val="20"/>
          <w:lang w:val="sr-Latn-CS"/>
        </w:rPr>
        <w:t xml:space="preserve">сорудахтарынан </w:t>
      </w:r>
      <w:r w:rsidRPr="005C0B24">
        <w:rPr>
          <w:rFonts w:ascii="Times New Roman" w:hAnsi="Times New Roman"/>
          <w:b/>
          <w:sz w:val="20"/>
          <w:szCs w:val="20"/>
          <w:lang w:val="sah-RU"/>
        </w:rPr>
        <w:t>ү</w:t>
      </w:r>
      <w:r w:rsidRPr="005C0B24">
        <w:rPr>
          <w:rFonts w:ascii="Times New Roman" w:hAnsi="Times New Roman"/>
          <w:b/>
          <w:sz w:val="20"/>
          <w:szCs w:val="20"/>
          <w:lang w:val="sr-Latn-CS"/>
        </w:rPr>
        <w:t>лэни сыаналаа</w:t>
      </w:r>
      <w:r w:rsidRPr="005C0B24">
        <w:rPr>
          <w:rFonts w:ascii="Times New Roman" w:hAnsi="Times New Roman"/>
          <w:b/>
          <w:sz w:val="20"/>
          <w:szCs w:val="20"/>
          <w:lang w:val="sah-RU"/>
        </w:rPr>
        <w:t>һ</w:t>
      </w:r>
      <w:r w:rsidRPr="005C0B24">
        <w:rPr>
          <w:rFonts w:ascii="Times New Roman" w:hAnsi="Times New Roman"/>
          <w:b/>
          <w:sz w:val="20"/>
          <w:szCs w:val="20"/>
          <w:lang w:val="sr-Latn-CS"/>
        </w:rPr>
        <w:t>ын кэри</w:t>
      </w:r>
      <w:r w:rsidRPr="005C0B24">
        <w:rPr>
          <w:rFonts w:ascii="Times New Roman" w:eastAsia="MS Mincho" w:hAnsi="Times New Roman"/>
          <w:b/>
          <w:sz w:val="20"/>
          <w:szCs w:val="20"/>
          <w:lang w:val="sah-RU"/>
        </w:rPr>
        <w:t>ҥ</w:t>
      </w:r>
      <w:r w:rsidRPr="005C0B24">
        <w:rPr>
          <w:rFonts w:ascii="Times New Roman" w:hAnsi="Times New Roman"/>
          <w:b/>
          <w:sz w:val="20"/>
          <w:szCs w:val="20"/>
          <w:lang w:val="sr-Latn-CS"/>
        </w:rPr>
        <w:t xml:space="preserve">э. </w:t>
      </w:r>
      <w:r w:rsidRPr="005C0B24">
        <w:rPr>
          <w:rFonts w:ascii="Times New Roman" w:hAnsi="Times New Roman"/>
          <w:b/>
          <w:sz w:val="20"/>
          <w:szCs w:val="20"/>
          <w:lang w:val="sah-RU"/>
        </w:rPr>
        <w:t>11</w:t>
      </w:r>
      <w:r w:rsidRPr="005C0B24">
        <w:rPr>
          <w:rFonts w:ascii="Times New Roman" w:hAnsi="Times New Roman"/>
          <w:b/>
          <w:sz w:val="20"/>
          <w:szCs w:val="20"/>
          <w:lang w:val="sr-Latn-CS"/>
        </w:rPr>
        <w:t xml:space="preserve"> кылаас</w:t>
      </w:r>
    </w:p>
    <w:p w:rsidR="00EC0153" w:rsidRPr="005C0B24" w:rsidRDefault="00EC0153" w:rsidP="00EC0153">
      <w:pPr>
        <w:spacing w:after="0" w:line="240" w:lineRule="auto"/>
        <w:rPr>
          <w:rFonts w:ascii="Times New Roman" w:hAnsi="Times New Roman"/>
          <w:sz w:val="20"/>
          <w:szCs w:val="20"/>
          <w:lang w:val="sr-Latn-CS"/>
        </w:rPr>
      </w:pPr>
      <w:r w:rsidRPr="005C0B24">
        <w:rPr>
          <w:rFonts w:ascii="Times New Roman" w:hAnsi="Times New Roman"/>
          <w:sz w:val="20"/>
          <w:szCs w:val="20"/>
          <w:lang w:val="sah-RU"/>
        </w:rPr>
        <w:t xml:space="preserve">2 </w:t>
      </w:r>
      <w:r w:rsidRPr="005C0B24">
        <w:rPr>
          <w:rFonts w:ascii="Times New Roman" w:hAnsi="Times New Roman"/>
          <w:sz w:val="20"/>
          <w:szCs w:val="20"/>
          <w:lang w:val="sr-Latn-CS"/>
        </w:rPr>
        <w:t xml:space="preserve"> чаастаах сорудах тус - ту</w:t>
      </w:r>
      <w:r w:rsidRPr="005C0B24">
        <w:rPr>
          <w:rFonts w:ascii="Times New Roman" w:hAnsi="Times New Roman"/>
          <w:sz w:val="20"/>
          <w:szCs w:val="20"/>
          <w:lang w:val="sah-RU"/>
        </w:rPr>
        <w:t>һ</w:t>
      </w:r>
      <w:r w:rsidRPr="005C0B24">
        <w:rPr>
          <w:rFonts w:ascii="Times New Roman" w:hAnsi="Times New Roman"/>
          <w:sz w:val="20"/>
          <w:szCs w:val="20"/>
          <w:lang w:val="sr-Latn-CS"/>
        </w:rPr>
        <w:t>унан сыаналанар. Онуоха  маннык кэри</w:t>
      </w:r>
      <w:r w:rsidRPr="005C0B24">
        <w:rPr>
          <w:rFonts w:ascii="Times New Roman" w:hAnsi="Times New Roman"/>
          <w:sz w:val="20"/>
          <w:szCs w:val="20"/>
          <w:lang w:val="sah-RU"/>
        </w:rPr>
        <w:t>ҥ</w:t>
      </w:r>
      <w:r w:rsidRPr="005C0B24">
        <w:rPr>
          <w:rFonts w:ascii="Times New Roman" w:hAnsi="Times New Roman"/>
          <w:sz w:val="20"/>
          <w:szCs w:val="20"/>
          <w:lang w:val="sr-Latn-CS"/>
        </w:rPr>
        <w:t>нэргэ оло</w:t>
      </w:r>
      <w:r w:rsidRPr="005C0B24">
        <w:rPr>
          <w:rFonts w:ascii="Times New Roman" w:hAnsi="Times New Roman"/>
          <w:sz w:val="20"/>
          <w:szCs w:val="20"/>
          <w:lang w:val="sah-RU"/>
        </w:rPr>
        <w:t>ҕ</w:t>
      </w:r>
      <w:r w:rsidRPr="005C0B24">
        <w:rPr>
          <w:rFonts w:ascii="Times New Roman" w:hAnsi="Times New Roman"/>
          <w:sz w:val="20"/>
          <w:szCs w:val="20"/>
          <w:lang w:val="sr-Latn-CS"/>
        </w:rPr>
        <w:t xml:space="preserve">уруллар: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2268"/>
        <w:gridCol w:w="1663"/>
      </w:tblGrid>
      <w:tr w:rsidR="00EC0153" w:rsidRPr="005C0B24" w:rsidTr="00EC01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Сорудах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араа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Сорудах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аайы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эбэтэр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ү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рд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ү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к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ү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баала</w:t>
            </w:r>
            <w:proofErr w:type="spell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Барыта</w:t>
            </w:r>
            <w:proofErr w:type="spellEnd"/>
          </w:p>
        </w:tc>
      </w:tr>
      <w:tr w:rsidR="00EC0153" w:rsidRPr="005C0B24" w:rsidTr="00EC01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</w:pPr>
            <w:r w:rsidRPr="005C0B24"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  <w:t>В</w:t>
            </w:r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 1 -2</w:t>
            </w:r>
            <w:r w:rsidRPr="005C0B24"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  <w:t>0 ырытыыттан уратыта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</w:pPr>
            <w:r w:rsidRPr="005C0B24"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  <w:t>40</w:t>
            </w:r>
          </w:p>
        </w:tc>
      </w:tr>
      <w:tr w:rsidR="00EC0153" w:rsidRPr="005C0B24" w:rsidTr="00EC01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</w:pPr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В  </w:t>
            </w:r>
            <w:r w:rsidRPr="005C0B24"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  <w:t>ырытыыга (4 сорудах+А</w:t>
            </w:r>
            <w:proofErr w:type="gramStart"/>
            <w:r w:rsidRPr="005C0B24"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  <w:t>,Б</w:t>
            </w:r>
            <w:proofErr w:type="gramEnd"/>
            <w:r w:rsidRPr="005C0B24"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</w:t>
            </w:r>
          </w:p>
        </w:tc>
      </w:tr>
      <w:tr w:rsidR="00EC0153" w:rsidRPr="005C0B24" w:rsidTr="00EC01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2.1.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Пэниэтикэ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ырытыыта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(1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сыы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алаах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- 3, 1-2 - 2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баал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онтон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үөһ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э - 0)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C0153" w:rsidRPr="005C0B24" w:rsidTr="00EC01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2.2.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Лиэксикэ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ырытыыта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(1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сыы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алаах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- 3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баал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1-2 - 2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баал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онтон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үөһ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э - 0)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C0153" w:rsidRPr="005C0B24" w:rsidTr="00EC01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2.3. Тылы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састаабынан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ырытыы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(1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сыы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алаах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- 3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баал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1-2 - 2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баал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онтон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үөһ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 - 0)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C0153" w:rsidRPr="005C0B24" w:rsidTr="00EC01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2.4. </w:t>
            </w:r>
            <w:proofErr w:type="spellStart"/>
            <w:proofErr w:type="gram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Са</w:t>
            </w:r>
            <w:proofErr w:type="spellEnd"/>
            <w:proofErr w:type="gram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ҥ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чаа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ынан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ырытыы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(1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сыы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алаах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- 3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баал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1-2 - 2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баал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онтон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үөһ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э - 0)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C0153" w:rsidRPr="005C0B24" w:rsidTr="00EC01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2.5.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Толору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синтаксическай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ырытыы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сурук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бэлиэтэ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(с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ө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ө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туруорбут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- 2, с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ө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ө 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бы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аарбыт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-2,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сыы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алаах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буолла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ҕ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ына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- 0)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этии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тиибэ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(с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ө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ө 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бы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аарбыт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- 2,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тэнитэн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араа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ө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ө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ыйбыт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- 2,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сыы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алаахбуолла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ҕ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ына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- 0)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этии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чилиэнэ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(с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ө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ө 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бы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аарбыт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- 2,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тэнитэн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араа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ө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ө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ыйбыт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- 2,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сыы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алаах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буолла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ҕ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ына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- 0)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этии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чилиэнининэн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бэриллиитэ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(с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ө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ө 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бы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аарбыт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- 2,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тэнитэн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араа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ө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ө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ыйбыт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- 2,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сыы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алаахбуолла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ҕ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ына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- 0)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тыл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ситимэ</w:t>
            </w:r>
            <w:proofErr w:type="spellEnd"/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(с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ө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ө 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бы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аарбыт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- 2,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тэнитэн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араа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ын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ө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пк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ө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ыйбыт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- 2,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сыы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һ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алаах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 xml:space="preserve"> 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буолла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val="sah-RU" w:eastAsia="en-US"/>
              </w:rPr>
              <w:t>ҕ</w:t>
            </w: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ына</w:t>
            </w:r>
            <w:proofErr w:type="spellEnd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- 0)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C0153" w:rsidRPr="005C0B24" w:rsidTr="00EC01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 </w:t>
            </w:r>
            <w:proofErr w:type="gramStart"/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( </w:t>
            </w:r>
            <w:proofErr w:type="gramEnd"/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1 )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Тиэкис</w:t>
            </w:r>
            <w:proofErr w:type="spellEnd"/>
          </w:p>
          <w:p w:rsidR="00EC0153" w:rsidRPr="005C0B24" w:rsidRDefault="00EC01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 xml:space="preserve">1)тиэкис ис хоһооно толору бэриллиитэ, 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>(токурутуута, сыыһата суох,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>чугас -2, сөп түбэспэт - 0)</w:t>
            </w:r>
          </w:p>
          <w:p w:rsidR="00EC0153" w:rsidRPr="005C0B24" w:rsidRDefault="00EC01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>2)</w:t>
            </w:r>
            <w:r w:rsidRPr="005C0B24">
              <w:rPr>
                <w:rFonts w:ascii="Times New Roman" w:hAnsi="Times New Roman"/>
                <w:bCs/>
                <w:sz w:val="20"/>
                <w:szCs w:val="20"/>
                <w:lang w:val="sah-RU" w:eastAsia="en-US"/>
              </w:rPr>
              <w:t xml:space="preserve"> атын биридимиэккэ ылбыт өйдөбүллэри сүрүн санаа толору  арыллыытыгар табыгастаахтык туттуу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>(токурутуута, сыыһата суох,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>чугас -2, сөп түбэспэт - 0)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 xml:space="preserve">3) этии табыгастаахтык сааһыланыыта а.э. тиэкис тупсаҕай тутула ( санаа бэйэ-бэйэтиттэн ситимнээх, ол эрээри сааһыланыыта сатархай - 2, утума суох - 0) 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>4) - тыла - өһө хомоҕойо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>(тылы сыыһа туттуу 1-2 түбэлтэтэ баар эрээри сүрүннээн уус -уран тыллаах - 2,  тыл литературнай нуормата тутуһуллубат - 0)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>5) - таба суруйуу, сурук бэлиэтэ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val="sr-Cyrl-CS" w:eastAsia="en-US"/>
              </w:rPr>
              <w:t xml:space="preserve"> (1-2 толооһо суох алҕастаах - 2, онтон үөһэ - 0)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20</w:t>
            </w:r>
          </w:p>
        </w:tc>
      </w:tr>
      <w:tr w:rsidR="00EC0153" w:rsidRPr="005C0B24" w:rsidTr="00EC01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</w:pPr>
            <w:proofErr w:type="spellStart"/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Саамай</w:t>
            </w:r>
            <w:proofErr w:type="spellEnd"/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5C0B24"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  <w:t>ү</w:t>
            </w:r>
            <w:proofErr w:type="spellStart"/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рд</w:t>
            </w:r>
            <w:proofErr w:type="spellEnd"/>
            <w:r w:rsidRPr="005C0B24"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  <w:t>ү</w:t>
            </w:r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</w:t>
            </w:r>
            <w:r w:rsidRPr="005C0B24"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  <w:t>ү</w:t>
            </w:r>
          </w:p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proofErr w:type="spellStart"/>
            <w:r w:rsidRPr="005C0B2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баал</w:t>
            </w:r>
            <w:proofErr w:type="spellEnd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153" w:rsidRPr="005C0B24" w:rsidRDefault="00EC01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</w:pPr>
            <w:r w:rsidRPr="005C0B24">
              <w:rPr>
                <w:rFonts w:ascii="Times New Roman" w:hAnsi="Times New Roman"/>
                <w:b/>
                <w:sz w:val="20"/>
                <w:szCs w:val="20"/>
                <w:lang w:val="sah-RU" w:eastAsia="en-US"/>
              </w:rPr>
              <w:t>100</w:t>
            </w:r>
          </w:p>
        </w:tc>
      </w:tr>
    </w:tbl>
    <w:p w:rsidR="00EC0153" w:rsidRPr="005C0B24" w:rsidRDefault="00EC0153" w:rsidP="00EC0153">
      <w:pPr>
        <w:rPr>
          <w:rFonts w:ascii="Times New Roman" w:hAnsi="Times New Roman"/>
          <w:sz w:val="20"/>
          <w:szCs w:val="20"/>
          <w:lang w:val="sr-Cyrl-CS"/>
        </w:rPr>
      </w:pPr>
    </w:p>
    <w:p w:rsidR="00EC0153" w:rsidRPr="005C0B24" w:rsidRDefault="00EC0153" w:rsidP="00EC0153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0"/>
          <w:szCs w:val="20"/>
          <w:lang w:val="sah-RU"/>
        </w:rPr>
      </w:pPr>
    </w:p>
    <w:p w:rsidR="00EC0153" w:rsidRPr="005C0B24" w:rsidRDefault="00EC0153" w:rsidP="00EC0153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0"/>
          <w:szCs w:val="20"/>
          <w:lang w:val="sah-RU"/>
        </w:rPr>
      </w:pPr>
    </w:p>
    <w:p w:rsidR="00EC0153" w:rsidRPr="005C0B24" w:rsidRDefault="00EC0153" w:rsidP="00EC0153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Cs/>
          <w:sz w:val="20"/>
          <w:szCs w:val="20"/>
          <w:lang w:val="sah-RU"/>
        </w:rPr>
      </w:pPr>
    </w:p>
    <w:sectPr w:rsidR="00EC0153" w:rsidRPr="005C0B24" w:rsidSect="00FE317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akha Pragmatica">
    <w:altName w:val="Times New Roman"/>
    <w:charset w:val="CC"/>
    <w:family w:val="auto"/>
    <w:pitch w:val="variable"/>
    <w:sig w:usb0="00000001" w:usb1="00000008" w:usb2="00000000" w:usb3="00000000" w:csb0="00000007" w:csb1="00000000"/>
  </w:font>
  <w:font w:name="Sakha Calibri">
    <w:altName w:val="Century Gothic"/>
    <w:charset w:val="CC"/>
    <w:family w:val="swiss"/>
    <w:pitch w:val="variable"/>
    <w:sig w:usb0="00000001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153"/>
    <w:rsid w:val="000D373A"/>
    <w:rsid w:val="00197BF3"/>
    <w:rsid w:val="00261133"/>
    <w:rsid w:val="00371DFF"/>
    <w:rsid w:val="004522B8"/>
    <w:rsid w:val="004B6CC8"/>
    <w:rsid w:val="005C0B24"/>
    <w:rsid w:val="006B7B61"/>
    <w:rsid w:val="00714E06"/>
    <w:rsid w:val="007A1EC8"/>
    <w:rsid w:val="008F221E"/>
    <w:rsid w:val="00A90A12"/>
    <w:rsid w:val="00B260E5"/>
    <w:rsid w:val="00B35B27"/>
    <w:rsid w:val="00C005F7"/>
    <w:rsid w:val="00C30734"/>
    <w:rsid w:val="00C76D7F"/>
    <w:rsid w:val="00D069F7"/>
    <w:rsid w:val="00EC0153"/>
    <w:rsid w:val="00FA651D"/>
    <w:rsid w:val="00FE317D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7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D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76D7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C76D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основной текст"/>
    <w:basedOn w:val="a"/>
    <w:uiPriority w:val="99"/>
    <w:rsid w:val="00C76D7F"/>
    <w:pPr>
      <w:autoSpaceDE w:val="0"/>
      <w:autoSpaceDN w:val="0"/>
      <w:adjustRightInd w:val="0"/>
      <w:spacing w:after="0" w:line="310" w:lineRule="atLeast"/>
      <w:ind w:firstLine="340"/>
      <w:jc w:val="both"/>
    </w:pPr>
    <w:rPr>
      <w:rFonts w:ascii="Sakha Pragmatica" w:hAnsi="Sakha Pragmatica" w:cs="Sakha Pragmatica"/>
      <w:color w:val="000000"/>
      <w:sz w:val="25"/>
      <w:szCs w:val="25"/>
    </w:rPr>
  </w:style>
  <w:style w:type="paragraph" w:customStyle="1" w:styleId="3">
    <w:name w:val="осн до 3"/>
    <w:basedOn w:val="a4"/>
    <w:uiPriority w:val="99"/>
    <w:rsid w:val="00C76D7F"/>
    <w:pPr>
      <w:spacing w:before="170"/>
    </w:pPr>
  </w:style>
  <w:style w:type="character" w:customStyle="1" w:styleId="21">
    <w:name w:val="Основной текст (2)_"/>
    <w:basedOn w:val="a0"/>
    <w:link w:val="22"/>
    <w:locked/>
    <w:rsid w:val="00C76D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76D7F"/>
    <w:pPr>
      <w:widowControl w:val="0"/>
      <w:shd w:val="clear" w:color="auto" w:fill="FFFFFF"/>
      <w:spacing w:before="680" w:after="0" w:line="230" w:lineRule="exact"/>
      <w:jc w:val="both"/>
    </w:pPr>
    <w:rPr>
      <w:rFonts w:ascii="Times New Roman" w:hAnsi="Times New Roman"/>
      <w:lang w:eastAsia="en-US"/>
    </w:rPr>
  </w:style>
  <w:style w:type="character" w:customStyle="1" w:styleId="210">
    <w:name w:val="сорудах 21"/>
    <w:uiPriority w:val="99"/>
    <w:rsid w:val="00C76D7F"/>
    <w:rPr>
      <w:rFonts w:ascii="Sakha Calibri" w:hAnsi="Sakha Calibri" w:cs="Sakha Calibri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7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D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76D7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C76D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основной текст"/>
    <w:basedOn w:val="a"/>
    <w:uiPriority w:val="99"/>
    <w:rsid w:val="00C76D7F"/>
    <w:pPr>
      <w:autoSpaceDE w:val="0"/>
      <w:autoSpaceDN w:val="0"/>
      <w:adjustRightInd w:val="0"/>
      <w:spacing w:after="0" w:line="310" w:lineRule="atLeast"/>
      <w:ind w:firstLine="340"/>
      <w:jc w:val="both"/>
    </w:pPr>
    <w:rPr>
      <w:rFonts w:ascii="Sakha Pragmatica" w:hAnsi="Sakha Pragmatica" w:cs="Sakha Pragmatica"/>
      <w:color w:val="000000"/>
      <w:sz w:val="25"/>
      <w:szCs w:val="25"/>
    </w:rPr>
  </w:style>
  <w:style w:type="paragraph" w:customStyle="1" w:styleId="3">
    <w:name w:val="осн до 3"/>
    <w:basedOn w:val="a4"/>
    <w:uiPriority w:val="99"/>
    <w:rsid w:val="00C76D7F"/>
    <w:pPr>
      <w:spacing w:before="170"/>
    </w:pPr>
  </w:style>
  <w:style w:type="character" w:customStyle="1" w:styleId="21">
    <w:name w:val="Основной текст (2)_"/>
    <w:basedOn w:val="a0"/>
    <w:link w:val="22"/>
    <w:locked/>
    <w:rsid w:val="00C76D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76D7F"/>
    <w:pPr>
      <w:widowControl w:val="0"/>
      <w:shd w:val="clear" w:color="auto" w:fill="FFFFFF"/>
      <w:spacing w:before="680" w:after="0" w:line="230" w:lineRule="exact"/>
      <w:jc w:val="both"/>
    </w:pPr>
    <w:rPr>
      <w:rFonts w:ascii="Times New Roman" w:hAnsi="Times New Roman"/>
      <w:lang w:eastAsia="en-US"/>
    </w:rPr>
  </w:style>
  <w:style w:type="character" w:customStyle="1" w:styleId="210">
    <w:name w:val="сорудах 21"/>
    <w:uiPriority w:val="99"/>
    <w:rsid w:val="00C76D7F"/>
    <w:rPr>
      <w:rFonts w:ascii="Sakha Calibri" w:hAnsi="Sakha Calibri" w:cs="Sakha Calibri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56;&#1054;&#1080;&#1055;&#1050;\Desktop\&#1057;&#1072;&#1093;&#1072;%20&#1090;&#1099;&#1083;&#1099;&#1075;&#1072;&#1088;%202019-20%20&#1089;&#1099;&#1083;&#1083;&#1072;&#1072;&#1173;&#1099;%20&#1086;&#1083;&#1080;&#1084;&#1087;&#1080;&#1072;&#1076;&#1072;%20&#1101;&#1087;&#1087;&#1080;&#1101;&#1090;&#1101;%2011%20&#1082;&#1099;&#1083;&#1072;&#1072;&#108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Саха тылыгар 2019-20 сыллааҕы олимпиада эппиэтэ 11 кылаас.dotx</Template>
  <TotalTime>0</TotalTime>
  <Pages>8</Pages>
  <Words>1870</Words>
  <Characters>10664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ИРОиПК</dc:creator>
  <cp:lastModifiedBy>Шишигина Василиса Романовна</cp:lastModifiedBy>
  <cp:revision>2</cp:revision>
  <dcterms:created xsi:type="dcterms:W3CDTF">2020-02-05T02:04:00Z</dcterms:created>
  <dcterms:modified xsi:type="dcterms:W3CDTF">2020-02-05T02:04:00Z</dcterms:modified>
</cp:coreProperties>
</file>